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75" w:rsidRPr="00047944" w:rsidRDefault="00CD0675" w:rsidP="00BF71D6">
      <w:pPr>
        <w:pStyle w:val="S2"/>
        <w:ind w:left="360"/>
        <w:outlineLvl w:val="0"/>
        <w:rPr>
          <w:sz w:val="32"/>
          <w:szCs w:val="32"/>
        </w:rPr>
      </w:pPr>
      <w:bookmarkStart w:id="0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0"/>
    </w:p>
    <w:p w:rsidR="00CD0675" w:rsidRPr="007F136C" w:rsidRDefault="00CD0675" w:rsidP="00CD0675"/>
    <w:p w:rsidR="00CD0675" w:rsidRPr="00047944" w:rsidRDefault="00CD0675" w:rsidP="00CD0675">
      <w:pPr>
        <w:pStyle w:val="a5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CD0675" w:rsidRDefault="00CD0675" w:rsidP="00CD0675">
      <w:pPr>
        <w:pStyle w:val="a5"/>
        <w:tabs>
          <w:tab w:val="right" w:pos="9638"/>
        </w:tabs>
        <w:spacing w:after="0"/>
        <w:jc w:val="left"/>
      </w:pPr>
    </w:p>
    <w:p w:rsidR="00CD0675" w:rsidRDefault="00CD0675" w:rsidP="00CD0675">
      <w:pPr>
        <w:pStyle w:val="a5"/>
        <w:tabs>
          <w:tab w:val="right" w:pos="9638"/>
        </w:tabs>
        <w:spacing w:after="0"/>
        <w:jc w:val="left"/>
      </w:pPr>
    </w:p>
    <w:p w:rsidR="00CD0675" w:rsidRPr="00047944" w:rsidRDefault="00CD0675" w:rsidP="00CD0675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CD0675" w:rsidRDefault="00CD0675" w:rsidP="00CD0675">
      <w:pPr>
        <w:ind w:left="-2410" w:right="19"/>
        <w:jc w:val="center"/>
        <w:rPr>
          <w:b/>
        </w:rPr>
      </w:pPr>
    </w:p>
    <w:p w:rsidR="00CD0675" w:rsidRDefault="00CD0675" w:rsidP="00CD0675">
      <w:pPr>
        <w:ind w:left="-2410" w:right="19"/>
        <w:jc w:val="center"/>
        <w:rPr>
          <w:b/>
        </w:rPr>
      </w:pPr>
    </w:p>
    <w:p w:rsidR="00CD0675" w:rsidRPr="00047944" w:rsidRDefault="00CD0675" w:rsidP="00CD0675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CD0675" w:rsidRPr="00047944" w:rsidRDefault="00CD0675" w:rsidP="00CD0675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</w:t>
      </w:r>
      <w:r w:rsidRPr="00973367">
        <w:rPr>
          <w:rFonts w:ascii="Arial" w:hAnsi="Arial" w:cs="Arial"/>
          <w:b/>
        </w:rPr>
        <w:t xml:space="preserve">услуг </w:t>
      </w:r>
      <w:r>
        <w:rPr>
          <w:rFonts w:ascii="Arial" w:hAnsi="Arial" w:cs="Arial"/>
          <w:b/>
        </w:rPr>
        <w:t xml:space="preserve">для </w:t>
      </w:r>
      <w:r w:rsidRPr="00973367">
        <w:rPr>
          <w:rFonts w:ascii="Arial" w:hAnsi="Arial" w:cs="Arial"/>
          <w:b/>
        </w:rPr>
        <w:t>АО «Ульяновскнефтепродукт»</w:t>
      </w:r>
    </w:p>
    <w:p w:rsidR="00CD0675" w:rsidRPr="00047944" w:rsidRDefault="00CD0675" w:rsidP="00CD0675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CD0675" w:rsidRPr="00047944" w:rsidRDefault="00CD0675" w:rsidP="00CD0675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4"/>
        <w:gridCol w:w="3578"/>
        <w:gridCol w:w="3139"/>
      </w:tblGrid>
      <w:tr w:rsidR="00CD0675" w:rsidRPr="00FF0661" w:rsidTr="00BC11F1">
        <w:tc>
          <w:tcPr>
            <w:tcW w:w="1491" w:type="pct"/>
            <w:shd w:val="clear" w:color="auto" w:fill="FFD200"/>
            <w:vAlign w:val="center"/>
          </w:tcPr>
          <w:p w:rsidR="00CD0675" w:rsidRPr="00047944" w:rsidRDefault="00CD0675" w:rsidP="00BC11F1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CD0675" w:rsidRPr="00047944" w:rsidRDefault="00CD0675" w:rsidP="00BC11F1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CD0675" w:rsidRPr="00047944" w:rsidRDefault="00CD0675" w:rsidP="00BC11F1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CD0675" w:rsidRPr="00047944" w:rsidRDefault="00CD0675" w:rsidP="00BC11F1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CD0675" w:rsidRPr="00FF0661" w:rsidTr="00BC11F1">
        <w:tc>
          <w:tcPr>
            <w:tcW w:w="5000" w:type="pct"/>
            <w:gridSpan w:val="3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CD0675" w:rsidRPr="00FF0661" w:rsidTr="00BC11F1">
        <w:tc>
          <w:tcPr>
            <w:tcW w:w="1491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D0675" w:rsidRPr="00F24E8F" w:rsidRDefault="00CD0675" w:rsidP="00BC11F1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</w:tr>
      <w:tr w:rsidR="00CD0675" w:rsidRPr="00FF0661" w:rsidTr="00BC11F1">
        <w:tc>
          <w:tcPr>
            <w:tcW w:w="1491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</w:tr>
      <w:tr w:rsidR="00CD0675" w:rsidRPr="00FF0661" w:rsidTr="00BC11F1">
        <w:tc>
          <w:tcPr>
            <w:tcW w:w="5000" w:type="pct"/>
            <w:gridSpan w:val="3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CD0675" w:rsidRPr="00FF0661" w:rsidTr="00BC11F1">
        <w:tc>
          <w:tcPr>
            <w:tcW w:w="1491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</w:tr>
      <w:tr w:rsidR="00CD0675" w:rsidRPr="00FF0661" w:rsidTr="00BC11F1">
        <w:tc>
          <w:tcPr>
            <w:tcW w:w="1491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</w:tr>
      <w:tr w:rsidR="00CD0675" w:rsidRPr="00FF0661" w:rsidTr="00BC11F1">
        <w:tc>
          <w:tcPr>
            <w:tcW w:w="5000" w:type="pct"/>
            <w:gridSpan w:val="3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CD0675" w:rsidRPr="00FF0661" w:rsidTr="00BC11F1">
        <w:tc>
          <w:tcPr>
            <w:tcW w:w="1491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</w:tr>
      <w:tr w:rsidR="00CD0675" w:rsidRPr="00FF0661" w:rsidTr="00BC11F1">
        <w:tc>
          <w:tcPr>
            <w:tcW w:w="1491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</w:tr>
      <w:tr w:rsidR="00CD0675" w:rsidRPr="00FF0661" w:rsidTr="00BC11F1">
        <w:tc>
          <w:tcPr>
            <w:tcW w:w="5000" w:type="pct"/>
            <w:gridSpan w:val="3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D0675" w:rsidRPr="00FF0661" w:rsidTr="00BC11F1">
        <w:tc>
          <w:tcPr>
            <w:tcW w:w="1491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D0675" w:rsidRPr="00F24E8F" w:rsidRDefault="00CD0675" w:rsidP="00BC11F1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D0675" w:rsidRPr="00F24E8F" w:rsidRDefault="00CD0675" w:rsidP="00BC11F1">
            <w:pPr>
              <w:ind w:right="14"/>
              <w:rPr>
                <w:sz w:val="20"/>
                <w:szCs w:val="20"/>
              </w:rPr>
            </w:pPr>
          </w:p>
        </w:tc>
      </w:tr>
      <w:tr w:rsidR="00CD0675" w:rsidRPr="00FF0661" w:rsidTr="00BC11F1">
        <w:tc>
          <w:tcPr>
            <w:tcW w:w="1491" w:type="pct"/>
            <w:shd w:val="clear" w:color="auto" w:fill="FFFFFF" w:themeFill="background1"/>
          </w:tcPr>
          <w:p w:rsidR="00CD0675" w:rsidRPr="00FF0661" w:rsidRDefault="00CD0675" w:rsidP="00BC11F1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CD0675" w:rsidRPr="00FF0661" w:rsidRDefault="00CD0675" w:rsidP="00BC11F1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CD0675" w:rsidRPr="00FF0661" w:rsidRDefault="00CD0675" w:rsidP="00BC11F1">
            <w:pPr>
              <w:ind w:right="14"/>
            </w:pPr>
          </w:p>
        </w:tc>
      </w:tr>
    </w:tbl>
    <w:p w:rsidR="00CD0675" w:rsidRDefault="00CD0675" w:rsidP="00CD0675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CD0675" w:rsidRPr="00F24E8F" w:rsidRDefault="00CD0675" w:rsidP="00CD0675">
      <w:pPr>
        <w:rPr>
          <w:i/>
        </w:rPr>
      </w:pPr>
      <w:r w:rsidRPr="00F24E8F">
        <w:rPr>
          <w:i/>
        </w:rPr>
        <w:t xml:space="preserve">Примечание: </w:t>
      </w:r>
    </w:p>
    <w:p w:rsidR="00CD0675" w:rsidRPr="00F24E8F" w:rsidRDefault="00CD0675" w:rsidP="00CD0675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CD0675" w:rsidRPr="00F24E8F" w:rsidRDefault="00CD0675" w:rsidP="00CD0675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CD0675" w:rsidRDefault="00CD0675" w:rsidP="00CD0675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CD0675" w:rsidRPr="00F24E8F" w:rsidRDefault="00CD0675" w:rsidP="00CD0675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CD0675" w:rsidRPr="00F24E8F" w:rsidRDefault="00CD0675" w:rsidP="00CD0675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CD0675" w:rsidRDefault="00CD0675" w:rsidP="00CD0675">
      <w:pPr>
        <w:spacing w:before="134"/>
        <w:ind w:left="5" w:right="14" w:firstLine="355"/>
        <w:rPr>
          <w:sz w:val="22"/>
        </w:rPr>
      </w:pPr>
    </w:p>
    <w:p w:rsidR="00CD0675" w:rsidRPr="00F24E8F" w:rsidRDefault="00CD0675" w:rsidP="00CD0675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CD0675" w:rsidRPr="00F24E8F" w:rsidRDefault="00CD0675" w:rsidP="00CD0675">
      <w:pPr>
        <w:rPr>
          <w:color w:val="000000"/>
          <w:spacing w:val="-2"/>
        </w:rPr>
      </w:pPr>
    </w:p>
    <w:p w:rsidR="00CD0675" w:rsidRPr="00F24E8F" w:rsidRDefault="00CD0675" w:rsidP="00CD0675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CD0675" w:rsidRPr="00F24E8F" w:rsidRDefault="00CD0675" w:rsidP="00CD0675">
      <w:r w:rsidRPr="00F24E8F">
        <w:rPr>
          <w:color w:val="000000"/>
          <w:spacing w:val="-2"/>
        </w:rPr>
        <w:t>Тел.</w:t>
      </w:r>
    </w:p>
    <w:p w:rsidR="003956A1" w:rsidRDefault="003956A1"/>
    <w:sectPr w:rsidR="003956A1" w:rsidSect="00395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attachedTemplate r:id="rId1"/>
  <w:defaultTabStop w:val="708"/>
  <w:characterSpacingControl w:val="doNotCompress"/>
  <w:compat/>
  <w:rsids>
    <w:rsidRoot w:val="00BF71D6"/>
    <w:rsid w:val="00000161"/>
    <w:rsid w:val="0000074A"/>
    <w:rsid w:val="00000B6B"/>
    <w:rsid w:val="00000B93"/>
    <w:rsid w:val="00000DA6"/>
    <w:rsid w:val="00000E36"/>
    <w:rsid w:val="00000FDB"/>
    <w:rsid w:val="000019E1"/>
    <w:rsid w:val="00002020"/>
    <w:rsid w:val="00002079"/>
    <w:rsid w:val="00003251"/>
    <w:rsid w:val="00003CD9"/>
    <w:rsid w:val="0000436C"/>
    <w:rsid w:val="00004623"/>
    <w:rsid w:val="00005B84"/>
    <w:rsid w:val="0000653B"/>
    <w:rsid w:val="00006A46"/>
    <w:rsid w:val="00006DBA"/>
    <w:rsid w:val="00006EC1"/>
    <w:rsid w:val="00007092"/>
    <w:rsid w:val="00007BB8"/>
    <w:rsid w:val="0001196A"/>
    <w:rsid w:val="0001211A"/>
    <w:rsid w:val="000121CC"/>
    <w:rsid w:val="000125A6"/>
    <w:rsid w:val="00012E4F"/>
    <w:rsid w:val="000131F3"/>
    <w:rsid w:val="000137AA"/>
    <w:rsid w:val="00014AB9"/>
    <w:rsid w:val="000155BA"/>
    <w:rsid w:val="000158E2"/>
    <w:rsid w:val="000159F2"/>
    <w:rsid w:val="00016315"/>
    <w:rsid w:val="00016ACF"/>
    <w:rsid w:val="00016E09"/>
    <w:rsid w:val="00017887"/>
    <w:rsid w:val="00020DC2"/>
    <w:rsid w:val="00023A6F"/>
    <w:rsid w:val="00023A8E"/>
    <w:rsid w:val="00023EA8"/>
    <w:rsid w:val="00024276"/>
    <w:rsid w:val="00024464"/>
    <w:rsid w:val="0002696D"/>
    <w:rsid w:val="00027ED1"/>
    <w:rsid w:val="00030468"/>
    <w:rsid w:val="000316E3"/>
    <w:rsid w:val="00031732"/>
    <w:rsid w:val="00031FD3"/>
    <w:rsid w:val="00032336"/>
    <w:rsid w:val="00034C2C"/>
    <w:rsid w:val="00035C94"/>
    <w:rsid w:val="000360B7"/>
    <w:rsid w:val="00037190"/>
    <w:rsid w:val="000377F2"/>
    <w:rsid w:val="00037A07"/>
    <w:rsid w:val="00037D82"/>
    <w:rsid w:val="00037DE9"/>
    <w:rsid w:val="00040356"/>
    <w:rsid w:val="00040557"/>
    <w:rsid w:val="00040D28"/>
    <w:rsid w:val="000415AE"/>
    <w:rsid w:val="00041D08"/>
    <w:rsid w:val="0004214C"/>
    <w:rsid w:val="00042178"/>
    <w:rsid w:val="00042704"/>
    <w:rsid w:val="000436EB"/>
    <w:rsid w:val="00044540"/>
    <w:rsid w:val="000462D3"/>
    <w:rsid w:val="00046E57"/>
    <w:rsid w:val="000504B9"/>
    <w:rsid w:val="00050735"/>
    <w:rsid w:val="00050ABF"/>
    <w:rsid w:val="00051F1D"/>
    <w:rsid w:val="0005213F"/>
    <w:rsid w:val="00052784"/>
    <w:rsid w:val="00052C0A"/>
    <w:rsid w:val="0005385E"/>
    <w:rsid w:val="0005388A"/>
    <w:rsid w:val="0005460A"/>
    <w:rsid w:val="00056CEB"/>
    <w:rsid w:val="0005770A"/>
    <w:rsid w:val="000607CE"/>
    <w:rsid w:val="00060EFE"/>
    <w:rsid w:val="000614D9"/>
    <w:rsid w:val="0006170B"/>
    <w:rsid w:val="000618F4"/>
    <w:rsid w:val="0006200A"/>
    <w:rsid w:val="00062DD6"/>
    <w:rsid w:val="000635AC"/>
    <w:rsid w:val="000639A3"/>
    <w:rsid w:val="000645EB"/>
    <w:rsid w:val="00064D8C"/>
    <w:rsid w:val="00064E55"/>
    <w:rsid w:val="0006507A"/>
    <w:rsid w:val="000654A7"/>
    <w:rsid w:val="0006599A"/>
    <w:rsid w:val="00065F70"/>
    <w:rsid w:val="00065FAC"/>
    <w:rsid w:val="00066847"/>
    <w:rsid w:val="00066CE3"/>
    <w:rsid w:val="0007030B"/>
    <w:rsid w:val="000705E1"/>
    <w:rsid w:val="0007079B"/>
    <w:rsid w:val="000707A4"/>
    <w:rsid w:val="00070BDB"/>
    <w:rsid w:val="000724B4"/>
    <w:rsid w:val="0007364C"/>
    <w:rsid w:val="00073CA6"/>
    <w:rsid w:val="000740EB"/>
    <w:rsid w:val="0007439E"/>
    <w:rsid w:val="00074D7C"/>
    <w:rsid w:val="00074FE3"/>
    <w:rsid w:val="00075EFF"/>
    <w:rsid w:val="000764A8"/>
    <w:rsid w:val="00080136"/>
    <w:rsid w:val="00080707"/>
    <w:rsid w:val="0008115A"/>
    <w:rsid w:val="000815BF"/>
    <w:rsid w:val="00081915"/>
    <w:rsid w:val="00081F65"/>
    <w:rsid w:val="000823F8"/>
    <w:rsid w:val="0008260B"/>
    <w:rsid w:val="00083559"/>
    <w:rsid w:val="000837DF"/>
    <w:rsid w:val="00083C9B"/>
    <w:rsid w:val="00083D4E"/>
    <w:rsid w:val="00084094"/>
    <w:rsid w:val="0008458E"/>
    <w:rsid w:val="00084ED3"/>
    <w:rsid w:val="00085A07"/>
    <w:rsid w:val="00086072"/>
    <w:rsid w:val="00086284"/>
    <w:rsid w:val="000864FC"/>
    <w:rsid w:val="0008791A"/>
    <w:rsid w:val="00087CD1"/>
    <w:rsid w:val="0009095E"/>
    <w:rsid w:val="00090DB0"/>
    <w:rsid w:val="00093920"/>
    <w:rsid w:val="0009397E"/>
    <w:rsid w:val="00094442"/>
    <w:rsid w:val="000953C3"/>
    <w:rsid w:val="00095F7F"/>
    <w:rsid w:val="00096356"/>
    <w:rsid w:val="000964B5"/>
    <w:rsid w:val="00096F7B"/>
    <w:rsid w:val="00097179"/>
    <w:rsid w:val="000A0066"/>
    <w:rsid w:val="000A0404"/>
    <w:rsid w:val="000A0611"/>
    <w:rsid w:val="000A11A0"/>
    <w:rsid w:val="000A19C7"/>
    <w:rsid w:val="000A242A"/>
    <w:rsid w:val="000A3580"/>
    <w:rsid w:val="000A4135"/>
    <w:rsid w:val="000A42C0"/>
    <w:rsid w:val="000A4F12"/>
    <w:rsid w:val="000A5B36"/>
    <w:rsid w:val="000A7A10"/>
    <w:rsid w:val="000B00F5"/>
    <w:rsid w:val="000B048E"/>
    <w:rsid w:val="000B04AD"/>
    <w:rsid w:val="000B05E4"/>
    <w:rsid w:val="000B0BFE"/>
    <w:rsid w:val="000B1FEA"/>
    <w:rsid w:val="000B26BD"/>
    <w:rsid w:val="000B2ADA"/>
    <w:rsid w:val="000B2DF5"/>
    <w:rsid w:val="000B3CAF"/>
    <w:rsid w:val="000B4827"/>
    <w:rsid w:val="000B4DF8"/>
    <w:rsid w:val="000B547C"/>
    <w:rsid w:val="000B5E21"/>
    <w:rsid w:val="000B5F08"/>
    <w:rsid w:val="000B616F"/>
    <w:rsid w:val="000B6E70"/>
    <w:rsid w:val="000B7600"/>
    <w:rsid w:val="000B76C7"/>
    <w:rsid w:val="000B7D97"/>
    <w:rsid w:val="000B7D9B"/>
    <w:rsid w:val="000C200A"/>
    <w:rsid w:val="000C2B76"/>
    <w:rsid w:val="000C3925"/>
    <w:rsid w:val="000C3975"/>
    <w:rsid w:val="000C47AB"/>
    <w:rsid w:val="000C5636"/>
    <w:rsid w:val="000C5940"/>
    <w:rsid w:val="000C5F15"/>
    <w:rsid w:val="000C64EB"/>
    <w:rsid w:val="000C7273"/>
    <w:rsid w:val="000C77E7"/>
    <w:rsid w:val="000D00F7"/>
    <w:rsid w:val="000D0653"/>
    <w:rsid w:val="000D0F4F"/>
    <w:rsid w:val="000D1A66"/>
    <w:rsid w:val="000D1C5C"/>
    <w:rsid w:val="000D2437"/>
    <w:rsid w:val="000D29DE"/>
    <w:rsid w:val="000D3B38"/>
    <w:rsid w:val="000D3F62"/>
    <w:rsid w:val="000D4AB1"/>
    <w:rsid w:val="000D501D"/>
    <w:rsid w:val="000D51A8"/>
    <w:rsid w:val="000D5D71"/>
    <w:rsid w:val="000D5F5A"/>
    <w:rsid w:val="000D6D1C"/>
    <w:rsid w:val="000E1C05"/>
    <w:rsid w:val="000E399B"/>
    <w:rsid w:val="000E41D6"/>
    <w:rsid w:val="000E56F2"/>
    <w:rsid w:val="000E75F5"/>
    <w:rsid w:val="000F0690"/>
    <w:rsid w:val="000F1562"/>
    <w:rsid w:val="000F2C3B"/>
    <w:rsid w:val="000F3A43"/>
    <w:rsid w:val="000F447C"/>
    <w:rsid w:val="000F476E"/>
    <w:rsid w:val="000F4E81"/>
    <w:rsid w:val="000F751C"/>
    <w:rsid w:val="000F7A37"/>
    <w:rsid w:val="000F7F08"/>
    <w:rsid w:val="0010000D"/>
    <w:rsid w:val="001004D8"/>
    <w:rsid w:val="00100C31"/>
    <w:rsid w:val="001010ED"/>
    <w:rsid w:val="0010262D"/>
    <w:rsid w:val="00103081"/>
    <w:rsid w:val="00103966"/>
    <w:rsid w:val="00104D4D"/>
    <w:rsid w:val="00104FC8"/>
    <w:rsid w:val="00105494"/>
    <w:rsid w:val="00105945"/>
    <w:rsid w:val="00105EBA"/>
    <w:rsid w:val="001062C6"/>
    <w:rsid w:val="00106973"/>
    <w:rsid w:val="00106A45"/>
    <w:rsid w:val="0010767A"/>
    <w:rsid w:val="0010790D"/>
    <w:rsid w:val="00107B41"/>
    <w:rsid w:val="00107E5F"/>
    <w:rsid w:val="00110D26"/>
    <w:rsid w:val="00110FFC"/>
    <w:rsid w:val="001116A6"/>
    <w:rsid w:val="00111873"/>
    <w:rsid w:val="00111DF2"/>
    <w:rsid w:val="00111FD6"/>
    <w:rsid w:val="0011299C"/>
    <w:rsid w:val="001137ED"/>
    <w:rsid w:val="001149DA"/>
    <w:rsid w:val="0011553E"/>
    <w:rsid w:val="00115EEC"/>
    <w:rsid w:val="00116A8B"/>
    <w:rsid w:val="00116C1E"/>
    <w:rsid w:val="0011719A"/>
    <w:rsid w:val="00117ACF"/>
    <w:rsid w:val="0012065B"/>
    <w:rsid w:val="0012088C"/>
    <w:rsid w:val="00120A17"/>
    <w:rsid w:val="00120ED6"/>
    <w:rsid w:val="00121BF7"/>
    <w:rsid w:val="001222AD"/>
    <w:rsid w:val="0012238A"/>
    <w:rsid w:val="00122457"/>
    <w:rsid w:val="00122A9B"/>
    <w:rsid w:val="00122E2A"/>
    <w:rsid w:val="00123191"/>
    <w:rsid w:val="001236D3"/>
    <w:rsid w:val="001259DA"/>
    <w:rsid w:val="00126521"/>
    <w:rsid w:val="00127564"/>
    <w:rsid w:val="00127BB9"/>
    <w:rsid w:val="00127D6C"/>
    <w:rsid w:val="001305A7"/>
    <w:rsid w:val="001306BA"/>
    <w:rsid w:val="00131E72"/>
    <w:rsid w:val="00132026"/>
    <w:rsid w:val="00132414"/>
    <w:rsid w:val="00132991"/>
    <w:rsid w:val="00133185"/>
    <w:rsid w:val="00133697"/>
    <w:rsid w:val="00133D74"/>
    <w:rsid w:val="00134388"/>
    <w:rsid w:val="00134DC6"/>
    <w:rsid w:val="00135084"/>
    <w:rsid w:val="00135CE8"/>
    <w:rsid w:val="0013662E"/>
    <w:rsid w:val="00136D7B"/>
    <w:rsid w:val="001370D4"/>
    <w:rsid w:val="00137B37"/>
    <w:rsid w:val="00137EDD"/>
    <w:rsid w:val="00140544"/>
    <w:rsid w:val="00140A3D"/>
    <w:rsid w:val="001412F5"/>
    <w:rsid w:val="00141351"/>
    <w:rsid w:val="0014152D"/>
    <w:rsid w:val="00141B43"/>
    <w:rsid w:val="00142AFB"/>
    <w:rsid w:val="00142DCF"/>
    <w:rsid w:val="001434B5"/>
    <w:rsid w:val="0014428E"/>
    <w:rsid w:val="00144768"/>
    <w:rsid w:val="001451BF"/>
    <w:rsid w:val="001463CA"/>
    <w:rsid w:val="00146618"/>
    <w:rsid w:val="00147C10"/>
    <w:rsid w:val="00150F9D"/>
    <w:rsid w:val="00151E1A"/>
    <w:rsid w:val="00151E29"/>
    <w:rsid w:val="001522E4"/>
    <w:rsid w:val="00152465"/>
    <w:rsid w:val="00152885"/>
    <w:rsid w:val="001528FD"/>
    <w:rsid w:val="00153E58"/>
    <w:rsid w:val="00154F9B"/>
    <w:rsid w:val="0015578B"/>
    <w:rsid w:val="00155AE5"/>
    <w:rsid w:val="00155DF3"/>
    <w:rsid w:val="001568D4"/>
    <w:rsid w:val="00156BC5"/>
    <w:rsid w:val="001578E0"/>
    <w:rsid w:val="001602E0"/>
    <w:rsid w:val="001613FB"/>
    <w:rsid w:val="00161445"/>
    <w:rsid w:val="001617AE"/>
    <w:rsid w:val="001620E4"/>
    <w:rsid w:val="00163DB2"/>
    <w:rsid w:val="00163F63"/>
    <w:rsid w:val="001642CA"/>
    <w:rsid w:val="0016518B"/>
    <w:rsid w:val="00165AB2"/>
    <w:rsid w:val="00165FEC"/>
    <w:rsid w:val="0016697B"/>
    <w:rsid w:val="001669D6"/>
    <w:rsid w:val="001671FD"/>
    <w:rsid w:val="00170D29"/>
    <w:rsid w:val="00171D0A"/>
    <w:rsid w:val="00172C2F"/>
    <w:rsid w:val="00172E52"/>
    <w:rsid w:val="00173F39"/>
    <w:rsid w:val="0017400B"/>
    <w:rsid w:val="00174B93"/>
    <w:rsid w:val="00175064"/>
    <w:rsid w:val="00175F55"/>
    <w:rsid w:val="00176C56"/>
    <w:rsid w:val="001815D3"/>
    <w:rsid w:val="001824A1"/>
    <w:rsid w:val="00182747"/>
    <w:rsid w:val="001828B4"/>
    <w:rsid w:val="00182D8F"/>
    <w:rsid w:val="00182FDF"/>
    <w:rsid w:val="0018398D"/>
    <w:rsid w:val="00183A30"/>
    <w:rsid w:val="00183C36"/>
    <w:rsid w:val="00183D5D"/>
    <w:rsid w:val="00183DA8"/>
    <w:rsid w:val="0018406C"/>
    <w:rsid w:val="001840DA"/>
    <w:rsid w:val="00185157"/>
    <w:rsid w:val="00185B6A"/>
    <w:rsid w:val="00185DC5"/>
    <w:rsid w:val="00186730"/>
    <w:rsid w:val="001876A5"/>
    <w:rsid w:val="00187AB1"/>
    <w:rsid w:val="00187FAC"/>
    <w:rsid w:val="00190838"/>
    <w:rsid w:val="001909FD"/>
    <w:rsid w:val="001919C6"/>
    <w:rsid w:val="00191EE4"/>
    <w:rsid w:val="00192D7C"/>
    <w:rsid w:val="00193C4E"/>
    <w:rsid w:val="00194D42"/>
    <w:rsid w:val="001950F2"/>
    <w:rsid w:val="0019542E"/>
    <w:rsid w:val="001954D2"/>
    <w:rsid w:val="00196DCD"/>
    <w:rsid w:val="00196FD8"/>
    <w:rsid w:val="0019744C"/>
    <w:rsid w:val="00197C4F"/>
    <w:rsid w:val="001A0A1E"/>
    <w:rsid w:val="001A12AA"/>
    <w:rsid w:val="001A1471"/>
    <w:rsid w:val="001A1649"/>
    <w:rsid w:val="001A1E73"/>
    <w:rsid w:val="001A2096"/>
    <w:rsid w:val="001A26A3"/>
    <w:rsid w:val="001A276A"/>
    <w:rsid w:val="001A28D8"/>
    <w:rsid w:val="001A2C7E"/>
    <w:rsid w:val="001A31DE"/>
    <w:rsid w:val="001A43F6"/>
    <w:rsid w:val="001A4E6C"/>
    <w:rsid w:val="001A5F41"/>
    <w:rsid w:val="001A71F3"/>
    <w:rsid w:val="001A747E"/>
    <w:rsid w:val="001A7C18"/>
    <w:rsid w:val="001B0500"/>
    <w:rsid w:val="001B062E"/>
    <w:rsid w:val="001B0C24"/>
    <w:rsid w:val="001B16D7"/>
    <w:rsid w:val="001B1B12"/>
    <w:rsid w:val="001B2592"/>
    <w:rsid w:val="001B2A1F"/>
    <w:rsid w:val="001B30C6"/>
    <w:rsid w:val="001B37E5"/>
    <w:rsid w:val="001B4602"/>
    <w:rsid w:val="001B4682"/>
    <w:rsid w:val="001B472F"/>
    <w:rsid w:val="001B5099"/>
    <w:rsid w:val="001B52D1"/>
    <w:rsid w:val="001B5680"/>
    <w:rsid w:val="001B59AD"/>
    <w:rsid w:val="001B5A46"/>
    <w:rsid w:val="001B60E8"/>
    <w:rsid w:val="001C0090"/>
    <w:rsid w:val="001C1EEC"/>
    <w:rsid w:val="001C30BA"/>
    <w:rsid w:val="001C3F51"/>
    <w:rsid w:val="001C5837"/>
    <w:rsid w:val="001C5987"/>
    <w:rsid w:val="001C6900"/>
    <w:rsid w:val="001C72CA"/>
    <w:rsid w:val="001C72CD"/>
    <w:rsid w:val="001C74E6"/>
    <w:rsid w:val="001C78F8"/>
    <w:rsid w:val="001D1202"/>
    <w:rsid w:val="001D1E42"/>
    <w:rsid w:val="001D21E5"/>
    <w:rsid w:val="001D27A9"/>
    <w:rsid w:val="001D2A73"/>
    <w:rsid w:val="001D304A"/>
    <w:rsid w:val="001D3065"/>
    <w:rsid w:val="001D35F5"/>
    <w:rsid w:val="001D39E2"/>
    <w:rsid w:val="001D44C8"/>
    <w:rsid w:val="001D48DE"/>
    <w:rsid w:val="001D495C"/>
    <w:rsid w:val="001D4A1B"/>
    <w:rsid w:val="001D4A6E"/>
    <w:rsid w:val="001D513E"/>
    <w:rsid w:val="001D5295"/>
    <w:rsid w:val="001D7C9D"/>
    <w:rsid w:val="001D7E24"/>
    <w:rsid w:val="001E0B3E"/>
    <w:rsid w:val="001E0C1C"/>
    <w:rsid w:val="001E0D9F"/>
    <w:rsid w:val="001E1170"/>
    <w:rsid w:val="001E3DAF"/>
    <w:rsid w:val="001E3EDC"/>
    <w:rsid w:val="001E47A9"/>
    <w:rsid w:val="001E4BD1"/>
    <w:rsid w:val="001E4D8C"/>
    <w:rsid w:val="001E6406"/>
    <w:rsid w:val="001E6AC5"/>
    <w:rsid w:val="001E7809"/>
    <w:rsid w:val="001E7F45"/>
    <w:rsid w:val="001F0182"/>
    <w:rsid w:val="001F0642"/>
    <w:rsid w:val="001F07BD"/>
    <w:rsid w:val="001F0906"/>
    <w:rsid w:val="001F2355"/>
    <w:rsid w:val="001F2A4E"/>
    <w:rsid w:val="001F2D5A"/>
    <w:rsid w:val="001F2E3D"/>
    <w:rsid w:val="001F3729"/>
    <w:rsid w:val="001F5321"/>
    <w:rsid w:val="001F57F6"/>
    <w:rsid w:val="001F78FE"/>
    <w:rsid w:val="001F7D95"/>
    <w:rsid w:val="00200595"/>
    <w:rsid w:val="0020073D"/>
    <w:rsid w:val="0020170E"/>
    <w:rsid w:val="00202618"/>
    <w:rsid w:val="002026E3"/>
    <w:rsid w:val="00202952"/>
    <w:rsid w:val="00203134"/>
    <w:rsid w:val="002035A0"/>
    <w:rsid w:val="00203769"/>
    <w:rsid w:val="00203EBE"/>
    <w:rsid w:val="00204804"/>
    <w:rsid w:val="002049F3"/>
    <w:rsid w:val="00204E3F"/>
    <w:rsid w:val="00204F98"/>
    <w:rsid w:val="00205BC6"/>
    <w:rsid w:val="002060B9"/>
    <w:rsid w:val="0020612A"/>
    <w:rsid w:val="002063C1"/>
    <w:rsid w:val="00206F3A"/>
    <w:rsid w:val="002072BE"/>
    <w:rsid w:val="00207C24"/>
    <w:rsid w:val="00207C95"/>
    <w:rsid w:val="00210122"/>
    <w:rsid w:val="002105B1"/>
    <w:rsid w:val="0021093C"/>
    <w:rsid w:val="002117CB"/>
    <w:rsid w:val="00211FD7"/>
    <w:rsid w:val="0021279E"/>
    <w:rsid w:val="00212E83"/>
    <w:rsid w:val="00214C0A"/>
    <w:rsid w:val="00214CE7"/>
    <w:rsid w:val="00214FC8"/>
    <w:rsid w:val="00216234"/>
    <w:rsid w:val="0021697A"/>
    <w:rsid w:val="002171A8"/>
    <w:rsid w:val="0021758B"/>
    <w:rsid w:val="00217A41"/>
    <w:rsid w:val="00217BE5"/>
    <w:rsid w:val="002211D6"/>
    <w:rsid w:val="002211DA"/>
    <w:rsid w:val="0022142A"/>
    <w:rsid w:val="00221B9C"/>
    <w:rsid w:val="00222196"/>
    <w:rsid w:val="002231A8"/>
    <w:rsid w:val="00223283"/>
    <w:rsid w:val="002232C5"/>
    <w:rsid w:val="0022395A"/>
    <w:rsid w:val="00224F34"/>
    <w:rsid w:val="002253CC"/>
    <w:rsid w:val="00225B3B"/>
    <w:rsid w:val="002269DF"/>
    <w:rsid w:val="002309B4"/>
    <w:rsid w:val="002309CF"/>
    <w:rsid w:val="00231D10"/>
    <w:rsid w:val="00232136"/>
    <w:rsid w:val="0023265E"/>
    <w:rsid w:val="00233809"/>
    <w:rsid w:val="00233D77"/>
    <w:rsid w:val="00233D9A"/>
    <w:rsid w:val="0023443D"/>
    <w:rsid w:val="002344AA"/>
    <w:rsid w:val="0023517D"/>
    <w:rsid w:val="0023518E"/>
    <w:rsid w:val="002355F6"/>
    <w:rsid w:val="00235C37"/>
    <w:rsid w:val="00236128"/>
    <w:rsid w:val="0023637A"/>
    <w:rsid w:val="0023747B"/>
    <w:rsid w:val="00237628"/>
    <w:rsid w:val="00237B63"/>
    <w:rsid w:val="002401AC"/>
    <w:rsid w:val="0024023B"/>
    <w:rsid w:val="0024114E"/>
    <w:rsid w:val="002411B5"/>
    <w:rsid w:val="002418BB"/>
    <w:rsid w:val="002419BC"/>
    <w:rsid w:val="00241C6C"/>
    <w:rsid w:val="002433BA"/>
    <w:rsid w:val="00243FFD"/>
    <w:rsid w:val="002444A9"/>
    <w:rsid w:val="0024455B"/>
    <w:rsid w:val="00244767"/>
    <w:rsid w:val="002450C4"/>
    <w:rsid w:val="002458DC"/>
    <w:rsid w:val="00246924"/>
    <w:rsid w:val="0024707E"/>
    <w:rsid w:val="002501EA"/>
    <w:rsid w:val="00251034"/>
    <w:rsid w:val="00251043"/>
    <w:rsid w:val="00251191"/>
    <w:rsid w:val="0025202B"/>
    <w:rsid w:val="002528B6"/>
    <w:rsid w:val="0025291C"/>
    <w:rsid w:val="0025339E"/>
    <w:rsid w:val="00253689"/>
    <w:rsid w:val="00253A65"/>
    <w:rsid w:val="00253FC6"/>
    <w:rsid w:val="00254E8D"/>
    <w:rsid w:val="00255098"/>
    <w:rsid w:val="0025550A"/>
    <w:rsid w:val="00256BED"/>
    <w:rsid w:val="00257415"/>
    <w:rsid w:val="00260796"/>
    <w:rsid w:val="00260B0E"/>
    <w:rsid w:val="002611AE"/>
    <w:rsid w:val="00262C41"/>
    <w:rsid w:val="0026393A"/>
    <w:rsid w:val="00263CB7"/>
    <w:rsid w:val="00264623"/>
    <w:rsid w:val="00264DA8"/>
    <w:rsid w:val="002654ED"/>
    <w:rsid w:val="00266711"/>
    <w:rsid w:val="00266BD0"/>
    <w:rsid w:val="00267696"/>
    <w:rsid w:val="002676F4"/>
    <w:rsid w:val="00267A6C"/>
    <w:rsid w:val="00270C43"/>
    <w:rsid w:val="002713FC"/>
    <w:rsid w:val="00271D98"/>
    <w:rsid w:val="00271F5F"/>
    <w:rsid w:val="0027227D"/>
    <w:rsid w:val="002722E0"/>
    <w:rsid w:val="00272EE1"/>
    <w:rsid w:val="0027346B"/>
    <w:rsid w:val="0027349F"/>
    <w:rsid w:val="00273892"/>
    <w:rsid w:val="00273C84"/>
    <w:rsid w:val="00273FC2"/>
    <w:rsid w:val="002742B8"/>
    <w:rsid w:val="002742CC"/>
    <w:rsid w:val="00275BDA"/>
    <w:rsid w:val="002761CE"/>
    <w:rsid w:val="00277EAE"/>
    <w:rsid w:val="0028048E"/>
    <w:rsid w:val="002809A6"/>
    <w:rsid w:val="00281E14"/>
    <w:rsid w:val="00281E34"/>
    <w:rsid w:val="002821B7"/>
    <w:rsid w:val="002828F6"/>
    <w:rsid w:val="00282B54"/>
    <w:rsid w:val="00283528"/>
    <w:rsid w:val="00283CA0"/>
    <w:rsid w:val="00283EFE"/>
    <w:rsid w:val="0028412C"/>
    <w:rsid w:val="00284C48"/>
    <w:rsid w:val="0028565F"/>
    <w:rsid w:val="00286BED"/>
    <w:rsid w:val="00287450"/>
    <w:rsid w:val="00287D25"/>
    <w:rsid w:val="00291763"/>
    <w:rsid w:val="00292067"/>
    <w:rsid w:val="0029265A"/>
    <w:rsid w:val="002934CB"/>
    <w:rsid w:val="002941A3"/>
    <w:rsid w:val="002941FF"/>
    <w:rsid w:val="002943B7"/>
    <w:rsid w:val="0029466C"/>
    <w:rsid w:val="00294802"/>
    <w:rsid w:val="00294BB7"/>
    <w:rsid w:val="0029540A"/>
    <w:rsid w:val="0029571C"/>
    <w:rsid w:val="002958F1"/>
    <w:rsid w:val="00295BC4"/>
    <w:rsid w:val="002974FC"/>
    <w:rsid w:val="002A0C3F"/>
    <w:rsid w:val="002A1390"/>
    <w:rsid w:val="002A1D10"/>
    <w:rsid w:val="002A2260"/>
    <w:rsid w:val="002A3473"/>
    <w:rsid w:val="002A3680"/>
    <w:rsid w:val="002A3A68"/>
    <w:rsid w:val="002A43E1"/>
    <w:rsid w:val="002A4584"/>
    <w:rsid w:val="002A5595"/>
    <w:rsid w:val="002A64C8"/>
    <w:rsid w:val="002A6E77"/>
    <w:rsid w:val="002A7FE4"/>
    <w:rsid w:val="002B00A0"/>
    <w:rsid w:val="002B0487"/>
    <w:rsid w:val="002B0E5B"/>
    <w:rsid w:val="002B16EA"/>
    <w:rsid w:val="002B1EE7"/>
    <w:rsid w:val="002B2858"/>
    <w:rsid w:val="002B3136"/>
    <w:rsid w:val="002B3245"/>
    <w:rsid w:val="002B335C"/>
    <w:rsid w:val="002B3C92"/>
    <w:rsid w:val="002B3FB3"/>
    <w:rsid w:val="002B4090"/>
    <w:rsid w:val="002B485A"/>
    <w:rsid w:val="002B4E91"/>
    <w:rsid w:val="002B5D4E"/>
    <w:rsid w:val="002B6DED"/>
    <w:rsid w:val="002B71C2"/>
    <w:rsid w:val="002B74FA"/>
    <w:rsid w:val="002B7B55"/>
    <w:rsid w:val="002C09EB"/>
    <w:rsid w:val="002C15E4"/>
    <w:rsid w:val="002C1B13"/>
    <w:rsid w:val="002C1C7F"/>
    <w:rsid w:val="002C21D8"/>
    <w:rsid w:val="002C26FD"/>
    <w:rsid w:val="002C2CF2"/>
    <w:rsid w:val="002C2D0C"/>
    <w:rsid w:val="002C349D"/>
    <w:rsid w:val="002C3D96"/>
    <w:rsid w:val="002C4235"/>
    <w:rsid w:val="002C447A"/>
    <w:rsid w:val="002C4711"/>
    <w:rsid w:val="002C4DE8"/>
    <w:rsid w:val="002C4F96"/>
    <w:rsid w:val="002C6CBF"/>
    <w:rsid w:val="002C6E70"/>
    <w:rsid w:val="002C6F26"/>
    <w:rsid w:val="002C73E4"/>
    <w:rsid w:val="002C7AC3"/>
    <w:rsid w:val="002D0E81"/>
    <w:rsid w:val="002D12EB"/>
    <w:rsid w:val="002D14AA"/>
    <w:rsid w:val="002D1586"/>
    <w:rsid w:val="002D1660"/>
    <w:rsid w:val="002D1BB7"/>
    <w:rsid w:val="002D2107"/>
    <w:rsid w:val="002D24BD"/>
    <w:rsid w:val="002D3EF4"/>
    <w:rsid w:val="002D5420"/>
    <w:rsid w:val="002D5B74"/>
    <w:rsid w:val="002D5E56"/>
    <w:rsid w:val="002D64CB"/>
    <w:rsid w:val="002D6C5B"/>
    <w:rsid w:val="002D7641"/>
    <w:rsid w:val="002E040E"/>
    <w:rsid w:val="002E25EC"/>
    <w:rsid w:val="002E2767"/>
    <w:rsid w:val="002E2D74"/>
    <w:rsid w:val="002E3BBD"/>
    <w:rsid w:val="002E4AC5"/>
    <w:rsid w:val="002E6645"/>
    <w:rsid w:val="002E666D"/>
    <w:rsid w:val="002E6AB6"/>
    <w:rsid w:val="002E6BDD"/>
    <w:rsid w:val="002E7173"/>
    <w:rsid w:val="002E7623"/>
    <w:rsid w:val="002E78C4"/>
    <w:rsid w:val="002E7A5F"/>
    <w:rsid w:val="002F056C"/>
    <w:rsid w:val="002F148F"/>
    <w:rsid w:val="002F1B4D"/>
    <w:rsid w:val="002F232E"/>
    <w:rsid w:val="002F2FF1"/>
    <w:rsid w:val="002F3AFA"/>
    <w:rsid w:val="002F3D49"/>
    <w:rsid w:val="002F5F42"/>
    <w:rsid w:val="002F6473"/>
    <w:rsid w:val="002F66FD"/>
    <w:rsid w:val="002F7240"/>
    <w:rsid w:val="002F7603"/>
    <w:rsid w:val="002F7B21"/>
    <w:rsid w:val="002F7BF1"/>
    <w:rsid w:val="003004CC"/>
    <w:rsid w:val="003011AD"/>
    <w:rsid w:val="003018F8"/>
    <w:rsid w:val="00301E20"/>
    <w:rsid w:val="0030285D"/>
    <w:rsid w:val="00304060"/>
    <w:rsid w:val="003050E7"/>
    <w:rsid w:val="0030580D"/>
    <w:rsid w:val="00305C84"/>
    <w:rsid w:val="00306B87"/>
    <w:rsid w:val="003074EB"/>
    <w:rsid w:val="0030796C"/>
    <w:rsid w:val="00307A58"/>
    <w:rsid w:val="00310538"/>
    <w:rsid w:val="0031067D"/>
    <w:rsid w:val="00310CAD"/>
    <w:rsid w:val="003117C9"/>
    <w:rsid w:val="00311CDF"/>
    <w:rsid w:val="00312E69"/>
    <w:rsid w:val="00313068"/>
    <w:rsid w:val="00313A4E"/>
    <w:rsid w:val="00315040"/>
    <w:rsid w:val="00315A3E"/>
    <w:rsid w:val="00315E62"/>
    <w:rsid w:val="00316185"/>
    <w:rsid w:val="00316D77"/>
    <w:rsid w:val="00316F66"/>
    <w:rsid w:val="003206F5"/>
    <w:rsid w:val="003211CF"/>
    <w:rsid w:val="00321396"/>
    <w:rsid w:val="003214E4"/>
    <w:rsid w:val="003216F4"/>
    <w:rsid w:val="00321ED3"/>
    <w:rsid w:val="00324B7C"/>
    <w:rsid w:val="003258D0"/>
    <w:rsid w:val="003259E0"/>
    <w:rsid w:val="00325A0C"/>
    <w:rsid w:val="00325C76"/>
    <w:rsid w:val="0032641E"/>
    <w:rsid w:val="00326917"/>
    <w:rsid w:val="00326BB9"/>
    <w:rsid w:val="0032765F"/>
    <w:rsid w:val="0033064F"/>
    <w:rsid w:val="003308EC"/>
    <w:rsid w:val="003319B4"/>
    <w:rsid w:val="003329D5"/>
    <w:rsid w:val="00332DFA"/>
    <w:rsid w:val="00332E1D"/>
    <w:rsid w:val="003338ED"/>
    <w:rsid w:val="00333A70"/>
    <w:rsid w:val="003341CA"/>
    <w:rsid w:val="003345DC"/>
    <w:rsid w:val="003353AA"/>
    <w:rsid w:val="003354EE"/>
    <w:rsid w:val="00335DD0"/>
    <w:rsid w:val="00336858"/>
    <w:rsid w:val="0033736C"/>
    <w:rsid w:val="0034045F"/>
    <w:rsid w:val="0034148E"/>
    <w:rsid w:val="00341E48"/>
    <w:rsid w:val="00341F0A"/>
    <w:rsid w:val="00342EA0"/>
    <w:rsid w:val="003434CD"/>
    <w:rsid w:val="00343BF1"/>
    <w:rsid w:val="00345328"/>
    <w:rsid w:val="00346645"/>
    <w:rsid w:val="00347129"/>
    <w:rsid w:val="003474DB"/>
    <w:rsid w:val="00347EE3"/>
    <w:rsid w:val="0035028E"/>
    <w:rsid w:val="003503B7"/>
    <w:rsid w:val="003522DC"/>
    <w:rsid w:val="00352660"/>
    <w:rsid w:val="003529E4"/>
    <w:rsid w:val="003540F3"/>
    <w:rsid w:val="003543A5"/>
    <w:rsid w:val="003546A9"/>
    <w:rsid w:val="003546F4"/>
    <w:rsid w:val="003554BB"/>
    <w:rsid w:val="00355A1F"/>
    <w:rsid w:val="00355D8C"/>
    <w:rsid w:val="00356D1E"/>
    <w:rsid w:val="00360558"/>
    <w:rsid w:val="003612FF"/>
    <w:rsid w:val="003613E6"/>
    <w:rsid w:val="0036158B"/>
    <w:rsid w:val="00361B1B"/>
    <w:rsid w:val="00361E6F"/>
    <w:rsid w:val="0036207E"/>
    <w:rsid w:val="00362426"/>
    <w:rsid w:val="00362583"/>
    <w:rsid w:val="003626F2"/>
    <w:rsid w:val="00362F04"/>
    <w:rsid w:val="00363327"/>
    <w:rsid w:val="00363479"/>
    <w:rsid w:val="00364139"/>
    <w:rsid w:val="0036429A"/>
    <w:rsid w:val="00365280"/>
    <w:rsid w:val="003656C2"/>
    <w:rsid w:val="003661E5"/>
    <w:rsid w:val="00366ADE"/>
    <w:rsid w:val="00366CA2"/>
    <w:rsid w:val="00366DD0"/>
    <w:rsid w:val="00366E3A"/>
    <w:rsid w:val="0036719E"/>
    <w:rsid w:val="00367BFD"/>
    <w:rsid w:val="003700E7"/>
    <w:rsid w:val="00370289"/>
    <w:rsid w:val="003705A8"/>
    <w:rsid w:val="0037157E"/>
    <w:rsid w:val="00372CD1"/>
    <w:rsid w:val="00373DE0"/>
    <w:rsid w:val="00373F53"/>
    <w:rsid w:val="00374A58"/>
    <w:rsid w:val="00374D84"/>
    <w:rsid w:val="00375209"/>
    <w:rsid w:val="003755BC"/>
    <w:rsid w:val="0037563A"/>
    <w:rsid w:val="00375E39"/>
    <w:rsid w:val="00376CA9"/>
    <w:rsid w:val="00376FE8"/>
    <w:rsid w:val="00377AC7"/>
    <w:rsid w:val="00380CD3"/>
    <w:rsid w:val="00380D2E"/>
    <w:rsid w:val="003811D7"/>
    <w:rsid w:val="003812BD"/>
    <w:rsid w:val="00381BC3"/>
    <w:rsid w:val="003820E7"/>
    <w:rsid w:val="00383BDB"/>
    <w:rsid w:val="00383D97"/>
    <w:rsid w:val="00383FB7"/>
    <w:rsid w:val="0038410C"/>
    <w:rsid w:val="00384FFB"/>
    <w:rsid w:val="003856DC"/>
    <w:rsid w:val="0038774C"/>
    <w:rsid w:val="00391286"/>
    <w:rsid w:val="003919AA"/>
    <w:rsid w:val="00391CE7"/>
    <w:rsid w:val="00391EB0"/>
    <w:rsid w:val="00392262"/>
    <w:rsid w:val="00392D7E"/>
    <w:rsid w:val="00393E28"/>
    <w:rsid w:val="0039414F"/>
    <w:rsid w:val="003942B3"/>
    <w:rsid w:val="00394D6D"/>
    <w:rsid w:val="00394F16"/>
    <w:rsid w:val="003956A1"/>
    <w:rsid w:val="0039583B"/>
    <w:rsid w:val="00395AED"/>
    <w:rsid w:val="00395EEB"/>
    <w:rsid w:val="0039608E"/>
    <w:rsid w:val="00396101"/>
    <w:rsid w:val="003961AA"/>
    <w:rsid w:val="00396352"/>
    <w:rsid w:val="00396AB2"/>
    <w:rsid w:val="0039710C"/>
    <w:rsid w:val="0039750B"/>
    <w:rsid w:val="003A0447"/>
    <w:rsid w:val="003A1084"/>
    <w:rsid w:val="003A2042"/>
    <w:rsid w:val="003A2070"/>
    <w:rsid w:val="003A20F1"/>
    <w:rsid w:val="003A25AE"/>
    <w:rsid w:val="003A32C7"/>
    <w:rsid w:val="003A3DE2"/>
    <w:rsid w:val="003A6B9B"/>
    <w:rsid w:val="003A70E2"/>
    <w:rsid w:val="003A738C"/>
    <w:rsid w:val="003A7890"/>
    <w:rsid w:val="003A7C79"/>
    <w:rsid w:val="003A7FD3"/>
    <w:rsid w:val="003B0E33"/>
    <w:rsid w:val="003B119D"/>
    <w:rsid w:val="003B16AF"/>
    <w:rsid w:val="003B1D1F"/>
    <w:rsid w:val="003B2BF3"/>
    <w:rsid w:val="003B37EC"/>
    <w:rsid w:val="003B3912"/>
    <w:rsid w:val="003B5392"/>
    <w:rsid w:val="003B53FA"/>
    <w:rsid w:val="003B5818"/>
    <w:rsid w:val="003B5928"/>
    <w:rsid w:val="003B5CF1"/>
    <w:rsid w:val="003B6C1D"/>
    <w:rsid w:val="003B6CC4"/>
    <w:rsid w:val="003B7152"/>
    <w:rsid w:val="003B778B"/>
    <w:rsid w:val="003B7BCC"/>
    <w:rsid w:val="003B7FF7"/>
    <w:rsid w:val="003C0663"/>
    <w:rsid w:val="003C0D31"/>
    <w:rsid w:val="003C1ED8"/>
    <w:rsid w:val="003C2026"/>
    <w:rsid w:val="003C29FA"/>
    <w:rsid w:val="003C2D07"/>
    <w:rsid w:val="003C31BC"/>
    <w:rsid w:val="003C4009"/>
    <w:rsid w:val="003C4102"/>
    <w:rsid w:val="003C5C84"/>
    <w:rsid w:val="003C62F4"/>
    <w:rsid w:val="003D04C2"/>
    <w:rsid w:val="003D09E0"/>
    <w:rsid w:val="003D198C"/>
    <w:rsid w:val="003D314E"/>
    <w:rsid w:val="003D323A"/>
    <w:rsid w:val="003D332B"/>
    <w:rsid w:val="003D3916"/>
    <w:rsid w:val="003D4097"/>
    <w:rsid w:val="003D496C"/>
    <w:rsid w:val="003D4C1D"/>
    <w:rsid w:val="003D5389"/>
    <w:rsid w:val="003D55F3"/>
    <w:rsid w:val="003D56A6"/>
    <w:rsid w:val="003D5CAE"/>
    <w:rsid w:val="003D7392"/>
    <w:rsid w:val="003D7860"/>
    <w:rsid w:val="003E06FE"/>
    <w:rsid w:val="003E0759"/>
    <w:rsid w:val="003E0D6A"/>
    <w:rsid w:val="003E0E36"/>
    <w:rsid w:val="003E12EB"/>
    <w:rsid w:val="003E2612"/>
    <w:rsid w:val="003E26C8"/>
    <w:rsid w:val="003E36B4"/>
    <w:rsid w:val="003E3E36"/>
    <w:rsid w:val="003E46EC"/>
    <w:rsid w:val="003E4B9F"/>
    <w:rsid w:val="003E4F93"/>
    <w:rsid w:val="003E55F0"/>
    <w:rsid w:val="003E61EB"/>
    <w:rsid w:val="003E634D"/>
    <w:rsid w:val="003E636B"/>
    <w:rsid w:val="003E73DF"/>
    <w:rsid w:val="003E74C5"/>
    <w:rsid w:val="003E754E"/>
    <w:rsid w:val="003E7663"/>
    <w:rsid w:val="003E7D34"/>
    <w:rsid w:val="003E7D3E"/>
    <w:rsid w:val="003F0995"/>
    <w:rsid w:val="003F0A35"/>
    <w:rsid w:val="003F0D04"/>
    <w:rsid w:val="003F18F4"/>
    <w:rsid w:val="003F265F"/>
    <w:rsid w:val="003F2AAD"/>
    <w:rsid w:val="003F2B03"/>
    <w:rsid w:val="003F332B"/>
    <w:rsid w:val="003F3F8A"/>
    <w:rsid w:val="003F4FBE"/>
    <w:rsid w:val="003F5557"/>
    <w:rsid w:val="003F5566"/>
    <w:rsid w:val="003F56BD"/>
    <w:rsid w:val="003F5835"/>
    <w:rsid w:val="003F5D22"/>
    <w:rsid w:val="003F630D"/>
    <w:rsid w:val="003F73BB"/>
    <w:rsid w:val="003F7409"/>
    <w:rsid w:val="003F7C33"/>
    <w:rsid w:val="003F7EF5"/>
    <w:rsid w:val="004002F0"/>
    <w:rsid w:val="00400686"/>
    <w:rsid w:val="00400871"/>
    <w:rsid w:val="00400B33"/>
    <w:rsid w:val="00400DAB"/>
    <w:rsid w:val="00401D67"/>
    <w:rsid w:val="00401E7B"/>
    <w:rsid w:val="00401F77"/>
    <w:rsid w:val="00402B9A"/>
    <w:rsid w:val="00403180"/>
    <w:rsid w:val="004036BD"/>
    <w:rsid w:val="004047EA"/>
    <w:rsid w:val="0040526D"/>
    <w:rsid w:val="00405752"/>
    <w:rsid w:val="0040665C"/>
    <w:rsid w:val="00406FDF"/>
    <w:rsid w:val="004074A4"/>
    <w:rsid w:val="004078AF"/>
    <w:rsid w:val="00407DFE"/>
    <w:rsid w:val="00410489"/>
    <w:rsid w:val="00410BFF"/>
    <w:rsid w:val="00410E2C"/>
    <w:rsid w:val="004114CE"/>
    <w:rsid w:val="00411692"/>
    <w:rsid w:val="00412337"/>
    <w:rsid w:val="00413AA0"/>
    <w:rsid w:val="0041452B"/>
    <w:rsid w:val="0041482E"/>
    <w:rsid w:val="00414B9D"/>
    <w:rsid w:val="00415199"/>
    <w:rsid w:val="00415DF6"/>
    <w:rsid w:val="004161AA"/>
    <w:rsid w:val="00416738"/>
    <w:rsid w:val="00420253"/>
    <w:rsid w:val="004202B5"/>
    <w:rsid w:val="00420553"/>
    <w:rsid w:val="00420785"/>
    <w:rsid w:val="00420E7E"/>
    <w:rsid w:val="00420FB6"/>
    <w:rsid w:val="004214E9"/>
    <w:rsid w:val="00421C63"/>
    <w:rsid w:val="004221ED"/>
    <w:rsid w:val="00422302"/>
    <w:rsid w:val="0042233F"/>
    <w:rsid w:val="0042373C"/>
    <w:rsid w:val="004237B0"/>
    <w:rsid w:val="00423C73"/>
    <w:rsid w:val="004247AB"/>
    <w:rsid w:val="00424D54"/>
    <w:rsid w:val="00424DE6"/>
    <w:rsid w:val="0042514D"/>
    <w:rsid w:val="00425616"/>
    <w:rsid w:val="004259EC"/>
    <w:rsid w:val="00425ABC"/>
    <w:rsid w:val="00425B96"/>
    <w:rsid w:val="004260DF"/>
    <w:rsid w:val="004260EF"/>
    <w:rsid w:val="0042707B"/>
    <w:rsid w:val="00427943"/>
    <w:rsid w:val="004302BC"/>
    <w:rsid w:val="00431F1E"/>
    <w:rsid w:val="00432497"/>
    <w:rsid w:val="00432527"/>
    <w:rsid w:val="00432BEA"/>
    <w:rsid w:val="00432BEF"/>
    <w:rsid w:val="0043345E"/>
    <w:rsid w:val="00434429"/>
    <w:rsid w:val="00435472"/>
    <w:rsid w:val="00435517"/>
    <w:rsid w:val="00435D55"/>
    <w:rsid w:val="004365A4"/>
    <w:rsid w:val="0043671D"/>
    <w:rsid w:val="00436E5F"/>
    <w:rsid w:val="00437CB4"/>
    <w:rsid w:val="00441261"/>
    <w:rsid w:val="0044305B"/>
    <w:rsid w:val="004443B4"/>
    <w:rsid w:val="004444A6"/>
    <w:rsid w:val="004446E9"/>
    <w:rsid w:val="00446448"/>
    <w:rsid w:val="004467FA"/>
    <w:rsid w:val="004479AD"/>
    <w:rsid w:val="00447D3A"/>
    <w:rsid w:val="00450AB0"/>
    <w:rsid w:val="00452304"/>
    <w:rsid w:val="0045235A"/>
    <w:rsid w:val="0045240F"/>
    <w:rsid w:val="00453BE6"/>
    <w:rsid w:val="0045425C"/>
    <w:rsid w:val="004551A1"/>
    <w:rsid w:val="00455CAF"/>
    <w:rsid w:val="00455D58"/>
    <w:rsid w:val="00456D6B"/>
    <w:rsid w:val="00456F77"/>
    <w:rsid w:val="004571E1"/>
    <w:rsid w:val="004602D4"/>
    <w:rsid w:val="004603C0"/>
    <w:rsid w:val="004609E4"/>
    <w:rsid w:val="00460F45"/>
    <w:rsid w:val="0046189C"/>
    <w:rsid w:val="00461E72"/>
    <w:rsid w:val="00462331"/>
    <w:rsid w:val="00462CC6"/>
    <w:rsid w:val="0046312E"/>
    <w:rsid w:val="00463FDC"/>
    <w:rsid w:val="00465592"/>
    <w:rsid w:val="00466AC9"/>
    <w:rsid w:val="00467219"/>
    <w:rsid w:val="004678A1"/>
    <w:rsid w:val="004678A4"/>
    <w:rsid w:val="00470159"/>
    <w:rsid w:val="00470F04"/>
    <w:rsid w:val="004719A6"/>
    <w:rsid w:val="004719FC"/>
    <w:rsid w:val="004723B9"/>
    <w:rsid w:val="004725C5"/>
    <w:rsid w:val="0047350E"/>
    <w:rsid w:val="00473E2D"/>
    <w:rsid w:val="00474EAF"/>
    <w:rsid w:val="00474F95"/>
    <w:rsid w:val="0047527B"/>
    <w:rsid w:val="004768ED"/>
    <w:rsid w:val="00476B6C"/>
    <w:rsid w:val="00476D73"/>
    <w:rsid w:val="00476DD8"/>
    <w:rsid w:val="00481625"/>
    <w:rsid w:val="00481751"/>
    <w:rsid w:val="004821F7"/>
    <w:rsid w:val="0048247F"/>
    <w:rsid w:val="0048343E"/>
    <w:rsid w:val="00484069"/>
    <w:rsid w:val="00484458"/>
    <w:rsid w:val="00485514"/>
    <w:rsid w:val="00487751"/>
    <w:rsid w:val="00487A9D"/>
    <w:rsid w:val="00487EFD"/>
    <w:rsid w:val="004901FE"/>
    <w:rsid w:val="0049077C"/>
    <w:rsid w:val="004911D0"/>
    <w:rsid w:val="00491327"/>
    <w:rsid w:val="0049196D"/>
    <w:rsid w:val="00492846"/>
    <w:rsid w:val="004928E4"/>
    <w:rsid w:val="00493510"/>
    <w:rsid w:val="004943C0"/>
    <w:rsid w:val="00494B34"/>
    <w:rsid w:val="004962CB"/>
    <w:rsid w:val="00496A0D"/>
    <w:rsid w:val="00496F32"/>
    <w:rsid w:val="0049737C"/>
    <w:rsid w:val="00497550"/>
    <w:rsid w:val="00497C4F"/>
    <w:rsid w:val="004A0061"/>
    <w:rsid w:val="004A197D"/>
    <w:rsid w:val="004A1BAA"/>
    <w:rsid w:val="004A1E49"/>
    <w:rsid w:val="004A2A3E"/>
    <w:rsid w:val="004A35B5"/>
    <w:rsid w:val="004A3ADC"/>
    <w:rsid w:val="004A41D4"/>
    <w:rsid w:val="004A4371"/>
    <w:rsid w:val="004A4386"/>
    <w:rsid w:val="004A4559"/>
    <w:rsid w:val="004A4977"/>
    <w:rsid w:val="004A6536"/>
    <w:rsid w:val="004A764A"/>
    <w:rsid w:val="004A77E8"/>
    <w:rsid w:val="004B04B5"/>
    <w:rsid w:val="004B069C"/>
    <w:rsid w:val="004B0E70"/>
    <w:rsid w:val="004B481D"/>
    <w:rsid w:val="004B4916"/>
    <w:rsid w:val="004B4C48"/>
    <w:rsid w:val="004B4F23"/>
    <w:rsid w:val="004B523E"/>
    <w:rsid w:val="004B54A7"/>
    <w:rsid w:val="004B557F"/>
    <w:rsid w:val="004B5716"/>
    <w:rsid w:val="004B5DCB"/>
    <w:rsid w:val="004B6373"/>
    <w:rsid w:val="004B69AA"/>
    <w:rsid w:val="004B6A34"/>
    <w:rsid w:val="004B6DE1"/>
    <w:rsid w:val="004B717F"/>
    <w:rsid w:val="004B762E"/>
    <w:rsid w:val="004B76DC"/>
    <w:rsid w:val="004C17F2"/>
    <w:rsid w:val="004C25FB"/>
    <w:rsid w:val="004C2907"/>
    <w:rsid w:val="004C2FEC"/>
    <w:rsid w:val="004C3217"/>
    <w:rsid w:val="004C3941"/>
    <w:rsid w:val="004C3F07"/>
    <w:rsid w:val="004C4DE5"/>
    <w:rsid w:val="004C4EAB"/>
    <w:rsid w:val="004C57FA"/>
    <w:rsid w:val="004C59F1"/>
    <w:rsid w:val="004C5C62"/>
    <w:rsid w:val="004C5D5D"/>
    <w:rsid w:val="004C6199"/>
    <w:rsid w:val="004C6D22"/>
    <w:rsid w:val="004C6F8E"/>
    <w:rsid w:val="004C6FDE"/>
    <w:rsid w:val="004C7268"/>
    <w:rsid w:val="004C7CDE"/>
    <w:rsid w:val="004C7EA9"/>
    <w:rsid w:val="004D06C2"/>
    <w:rsid w:val="004D081D"/>
    <w:rsid w:val="004D0D37"/>
    <w:rsid w:val="004D1154"/>
    <w:rsid w:val="004D19D9"/>
    <w:rsid w:val="004D2165"/>
    <w:rsid w:val="004D274C"/>
    <w:rsid w:val="004D3A9A"/>
    <w:rsid w:val="004D4A0E"/>
    <w:rsid w:val="004D4F8F"/>
    <w:rsid w:val="004D5B77"/>
    <w:rsid w:val="004D5FB9"/>
    <w:rsid w:val="004D60EF"/>
    <w:rsid w:val="004D625B"/>
    <w:rsid w:val="004D7274"/>
    <w:rsid w:val="004D7304"/>
    <w:rsid w:val="004D75CC"/>
    <w:rsid w:val="004D79BF"/>
    <w:rsid w:val="004D7E06"/>
    <w:rsid w:val="004E05E1"/>
    <w:rsid w:val="004E0A1D"/>
    <w:rsid w:val="004E0AC8"/>
    <w:rsid w:val="004E16C4"/>
    <w:rsid w:val="004E1A39"/>
    <w:rsid w:val="004E1D3B"/>
    <w:rsid w:val="004E227B"/>
    <w:rsid w:val="004E2374"/>
    <w:rsid w:val="004E255B"/>
    <w:rsid w:val="004E2C41"/>
    <w:rsid w:val="004E3E99"/>
    <w:rsid w:val="004E3F7C"/>
    <w:rsid w:val="004E4541"/>
    <w:rsid w:val="004E46E4"/>
    <w:rsid w:val="004E4AA4"/>
    <w:rsid w:val="004E6984"/>
    <w:rsid w:val="004E75C7"/>
    <w:rsid w:val="004F056B"/>
    <w:rsid w:val="004F05AB"/>
    <w:rsid w:val="004F070C"/>
    <w:rsid w:val="004F2C24"/>
    <w:rsid w:val="004F318E"/>
    <w:rsid w:val="004F50D9"/>
    <w:rsid w:val="004F5D54"/>
    <w:rsid w:val="004F66AD"/>
    <w:rsid w:val="00500E51"/>
    <w:rsid w:val="00500FBC"/>
    <w:rsid w:val="00501960"/>
    <w:rsid w:val="00501A0B"/>
    <w:rsid w:val="00501F7F"/>
    <w:rsid w:val="00502159"/>
    <w:rsid w:val="00502167"/>
    <w:rsid w:val="005029B0"/>
    <w:rsid w:val="00503182"/>
    <w:rsid w:val="00503A88"/>
    <w:rsid w:val="00504146"/>
    <w:rsid w:val="00504261"/>
    <w:rsid w:val="00504D2C"/>
    <w:rsid w:val="00504FF7"/>
    <w:rsid w:val="005050D6"/>
    <w:rsid w:val="00505482"/>
    <w:rsid w:val="00505604"/>
    <w:rsid w:val="00505C96"/>
    <w:rsid w:val="00507236"/>
    <w:rsid w:val="005076AE"/>
    <w:rsid w:val="005077EF"/>
    <w:rsid w:val="00507A4C"/>
    <w:rsid w:val="00507A50"/>
    <w:rsid w:val="00507EA2"/>
    <w:rsid w:val="005106AA"/>
    <w:rsid w:val="0051193A"/>
    <w:rsid w:val="00512213"/>
    <w:rsid w:val="00512544"/>
    <w:rsid w:val="005125BB"/>
    <w:rsid w:val="00512958"/>
    <w:rsid w:val="0051327B"/>
    <w:rsid w:val="00513502"/>
    <w:rsid w:val="00513974"/>
    <w:rsid w:val="00515476"/>
    <w:rsid w:val="0051551F"/>
    <w:rsid w:val="0051594F"/>
    <w:rsid w:val="0051649B"/>
    <w:rsid w:val="00516E8A"/>
    <w:rsid w:val="0051766E"/>
    <w:rsid w:val="005204BF"/>
    <w:rsid w:val="0052165A"/>
    <w:rsid w:val="00522702"/>
    <w:rsid w:val="00522EFC"/>
    <w:rsid w:val="00523015"/>
    <w:rsid w:val="0052328A"/>
    <w:rsid w:val="00523484"/>
    <w:rsid w:val="005245CF"/>
    <w:rsid w:val="005246B6"/>
    <w:rsid w:val="00525216"/>
    <w:rsid w:val="00525297"/>
    <w:rsid w:val="00525558"/>
    <w:rsid w:val="005258BF"/>
    <w:rsid w:val="0052596E"/>
    <w:rsid w:val="00525C3B"/>
    <w:rsid w:val="00525DC8"/>
    <w:rsid w:val="0052618E"/>
    <w:rsid w:val="0052696D"/>
    <w:rsid w:val="00527019"/>
    <w:rsid w:val="00527A86"/>
    <w:rsid w:val="00527B32"/>
    <w:rsid w:val="00531076"/>
    <w:rsid w:val="0053112C"/>
    <w:rsid w:val="005318C9"/>
    <w:rsid w:val="00531FD7"/>
    <w:rsid w:val="0053217E"/>
    <w:rsid w:val="005323B4"/>
    <w:rsid w:val="00532CAD"/>
    <w:rsid w:val="00532CD2"/>
    <w:rsid w:val="005334E3"/>
    <w:rsid w:val="00533F55"/>
    <w:rsid w:val="005345F8"/>
    <w:rsid w:val="0053570A"/>
    <w:rsid w:val="00535C0B"/>
    <w:rsid w:val="00537706"/>
    <w:rsid w:val="00537FC9"/>
    <w:rsid w:val="0054052F"/>
    <w:rsid w:val="00540BE9"/>
    <w:rsid w:val="005416DD"/>
    <w:rsid w:val="005423EA"/>
    <w:rsid w:val="00542AA3"/>
    <w:rsid w:val="00542C50"/>
    <w:rsid w:val="0054306E"/>
    <w:rsid w:val="00543230"/>
    <w:rsid w:val="00544CE9"/>
    <w:rsid w:val="00544D40"/>
    <w:rsid w:val="00544ED7"/>
    <w:rsid w:val="00544EF5"/>
    <w:rsid w:val="00545D7E"/>
    <w:rsid w:val="00546ED9"/>
    <w:rsid w:val="00547BDD"/>
    <w:rsid w:val="00551B66"/>
    <w:rsid w:val="005520FF"/>
    <w:rsid w:val="00552FD9"/>
    <w:rsid w:val="005530E9"/>
    <w:rsid w:val="00553ABB"/>
    <w:rsid w:val="0055534C"/>
    <w:rsid w:val="00555624"/>
    <w:rsid w:val="00555717"/>
    <w:rsid w:val="00555BC9"/>
    <w:rsid w:val="00555D74"/>
    <w:rsid w:val="0055689F"/>
    <w:rsid w:val="0055691B"/>
    <w:rsid w:val="00556967"/>
    <w:rsid w:val="005571B5"/>
    <w:rsid w:val="00557C83"/>
    <w:rsid w:val="00560EC4"/>
    <w:rsid w:val="005625CF"/>
    <w:rsid w:val="00562980"/>
    <w:rsid w:val="00562C7C"/>
    <w:rsid w:val="00563277"/>
    <w:rsid w:val="0056331D"/>
    <w:rsid w:val="00563958"/>
    <w:rsid w:val="00564416"/>
    <w:rsid w:val="0056550E"/>
    <w:rsid w:val="00565A3F"/>
    <w:rsid w:val="00565C9E"/>
    <w:rsid w:val="00571008"/>
    <w:rsid w:val="005714AE"/>
    <w:rsid w:val="00571E1A"/>
    <w:rsid w:val="0057270D"/>
    <w:rsid w:val="00572AA0"/>
    <w:rsid w:val="005732D1"/>
    <w:rsid w:val="00573AB3"/>
    <w:rsid w:val="00573EF0"/>
    <w:rsid w:val="00574F04"/>
    <w:rsid w:val="005756D6"/>
    <w:rsid w:val="00575925"/>
    <w:rsid w:val="00575F50"/>
    <w:rsid w:val="00576A65"/>
    <w:rsid w:val="00576BBA"/>
    <w:rsid w:val="00577016"/>
    <w:rsid w:val="00577B2D"/>
    <w:rsid w:val="005807F3"/>
    <w:rsid w:val="0058088A"/>
    <w:rsid w:val="00580EB0"/>
    <w:rsid w:val="00582B7B"/>
    <w:rsid w:val="0058312A"/>
    <w:rsid w:val="00583D8B"/>
    <w:rsid w:val="0058441F"/>
    <w:rsid w:val="005846DA"/>
    <w:rsid w:val="0058542D"/>
    <w:rsid w:val="005863CC"/>
    <w:rsid w:val="00586802"/>
    <w:rsid w:val="00586B1F"/>
    <w:rsid w:val="0058729D"/>
    <w:rsid w:val="00587B3B"/>
    <w:rsid w:val="00587E81"/>
    <w:rsid w:val="0059017C"/>
    <w:rsid w:val="00590783"/>
    <w:rsid w:val="00590CE3"/>
    <w:rsid w:val="0059129A"/>
    <w:rsid w:val="00592464"/>
    <w:rsid w:val="00592AF8"/>
    <w:rsid w:val="00592E0C"/>
    <w:rsid w:val="005930CD"/>
    <w:rsid w:val="0059392B"/>
    <w:rsid w:val="005945D3"/>
    <w:rsid w:val="00594917"/>
    <w:rsid w:val="00594D94"/>
    <w:rsid w:val="00595752"/>
    <w:rsid w:val="0059592F"/>
    <w:rsid w:val="005964EE"/>
    <w:rsid w:val="00596759"/>
    <w:rsid w:val="00597A1B"/>
    <w:rsid w:val="005A07EF"/>
    <w:rsid w:val="005A1335"/>
    <w:rsid w:val="005A1FFA"/>
    <w:rsid w:val="005A2B1F"/>
    <w:rsid w:val="005A4EB4"/>
    <w:rsid w:val="005A511F"/>
    <w:rsid w:val="005A5384"/>
    <w:rsid w:val="005A54EB"/>
    <w:rsid w:val="005A66E8"/>
    <w:rsid w:val="005A7268"/>
    <w:rsid w:val="005B095A"/>
    <w:rsid w:val="005B1AF0"/>
    <w:rsid w:val="005B215C"/>
    <w:rsid w:val="005B295B"/>
    <w:rsid w:val="005B2BC0"/>
    <w:rsid w:val="005B2D00"/>
    <w:rsid w:val="005B39BD"/>
    <w:rsid w:val="005B3C33"/>
    <w:rsid w:val="005B3D46"/>
    <w:rsid w:val="005B3EA6"/>
    <w:rsid w:val="005B3FB9"/>
    <w:rsid w:val="005B4948"/>
    <w:rsid w:val="005B559B"/>
    <w:rsid w:val="005B60C7"/>
    <w:rsid w:val="005B69C6"/>
    <w:rsid w:val="005B6A36"/>
    <w:rsid w:val="005B6C44"/>
    <w:rsid w:val="005B796F"/>
    <w:rsid w:val="005C0707"/>
    <w:rsid w:val="005C08CB"/>
    <w:rsid w:val="005C1A94"/>
    <w:rsid w:val="005C1F5D"/>
    <w:rsid w:val="005C27C6"/>
    <w:rsid w:val="005C2C09"/>
    <w:rsid w:val="005C2D1C"/>
    <w:rsid w:val="005C3C14"/>
    <w:rsid w:val="005C3C15"/>
    <w:rsid w:val="005C4401"/>
    <w:rsid w:val="005C4647"/>
    <w:rsid w:val="005C49B7"/>
    <w:rsid w:val="005C4C6C"/>
    <w:rsid w:val="005C5321"/>
    <w:rsid w:val="005C67AE"/>
    <w:rsid w:val="005C6BCF"/>
    <w:rsid w:val="005C6E36"/>
    <w:rsid w:val="005C79F9"/>
    <w:rsid w:val="005D0EF2"/>
    <w:rsid w:val="005D1FCB"/>
    <w:rsid w:val="005D2345"/>
    <w:rsid w:val="005D2960"/>
    <w:rsid w:val="005D2B84"/>
    <w:rsid w:val="005D3120"/>
    <w:rsid w:val="005D36BB"/>
    <w:rsid w:val="005D54B6"/>
    <w:rsid w:val="005D6EC5"/>
    <w:rsid w:val="005D7785"/>
    <w:rsid w:val="005E12B1"/>
    <w:rsid w:val="005E159F"/>
    <w:rsid w:val="005E15C9"/>
    <w:rsid w:val="005E16C6"/>
    <w:rsid w:val="005E18A2"/>
    <w:rsid w:val="005E1ACF"/>
    <w:rsid w:val="005E2543"/>
    <w:rsid w:val="005E2D0F"/>
    <w:rsid w:val="005E35A5"/>
    <w:rsid w:val="005E4E83"/>
    <w:rsid w:val="005E59EE"/>
    <w:rsid w:val="005E6D53"/>
    <w:rsid w:val="005E7B1A"/>
    <w:rsid w:val="005E7B7C"/>
    <w:rsid w:val="005F00F9"/>
    <w:rsid w:val="005F0394"/>
    <w:rsid w:val="005F0B88"/>
    <w:rsid w:val="005F0D97"/>
    <w:rsid w:val="005F23F4"/>
    <w:rsid w:val="005F2C5B"/>
    <w:rsid w:val="005F2F09"/>
    <w:rsid w:val="005F3622"/>
    <w:rsid w:val="005F39E4"/>
    <w:rsid w:val="005F3A5E"/>
    <w:rsid w:val="005F3CFF"/>
    <w:rsid w:val="005F3EF4"/>
    <w:rsid w:val="005F4128"/>
    <w:rsid w:val="005F41EE"/>
    <w:rsid w:val="005F43C7"/>
    <w:rsid w:val="005F4461"/>
    <w:rsid w:val="005F49AD"/>
    <w:rsid w:val="005F4B50"/>
    <w:rsid w:val="005F4B5A"/>
    <w:rsid w:val="005F512D"/>
    <w:rsid w:val="005F6781"/>
    <w:rsid w:val="005F695F"/>
    <w:rsid w:val="005F76A3"/>
    <w:rsid w:val="005F787E"/>
    <w:rsid w:val="005F7D24"/>
    <w:rsid w:val="006018AD"/>
    <w:rsid w:val="006023E7"/>
    <w:rsid w:val="0060243E"/>
    <w:rsid w:val="0060296F"/>
    <w:rsid w:val="006038F2"/>
    <w:rsid w:val="00603969"/>
    <w:rsid w:val="00605C22"/>
    <w:rsid w:val="00606144"/>
    <w:rsid w:val="00606A19"/>
    <w:rsid w:val="006072BA"/>
    <w:rsid w:val="00610138"/>
    <w:rsid w:val="00610354"/>
    <w:rsid w:val="006103A7"/>
    <w:rsid w:val="00611070"/>
    <w:rsid w:val="0061113C"/>
    <w:rsid w:val="0061198B"/>
    <w:rsid w:val="00611B69"/>
    <w:rsid w:val="00612058"/>
    <w:rsid w:val="00612373"/>
    <w:rsid w:val="0061395A"/>
    <w:rsid w:val="00614962"/>
    <w:rsid w:val="00616045"/>
    <w:rsid w:val="006160DD"/>
    <w:rsid w:val="00621809"/>
    <w:rsid w:val="00621D30"/>
    <w:rsid w:val="00621F48"/>
    <w:rsid w:val="006221C3"/>
    <w:rsid w:val="0062230B"/>
    <w:rsid w:val="00622658"/>
    <w:rsid w:val="006228FF"/>
    <w:rsid w:val="006232F9"/>
    <w:rsid w:val="00623547"/>
    <w:rsid w:val="00624646"/>
    <w:rsid w:val="00624651"/>
    <w:rsid w:val="00624B0A"/>
    <w:rsid w:val="00624BD0"/>
    <w:rsid w:val="006253A9"/>
    <w:rsid w:val="0062597F"/>
    <w:rsid w:val="00625C39"/>
    <w:rsid w:val="00626516"/>
    <w:rsid w:val="0062661F"/>
    <w:rsid w:val="00626A84"/>
    <w:rsid w:val="00626DD1"/>
    <w:rsid w:val="006275C1"/>
    <w:rsid w:val="00631057"/>
    <w:rsid w:val="00632B8F"/>
    <w:rsid w:val="00633612"/>
    <w:rsid w:val="00633CE3"/>
    <w:rsid w:val="006341B5"/>
    <w:rsid w:val="006343C6"/>
    <w:rsid w:val="0063473F"/>
    <w:rsid w:val="00634A69"/>
    <w:rsid w:val="00635AE8"/>
    <w:rsid w:val="006364E6"/>
    <w:rsid w:val="00637253"/>
    <w:rsid w:val="0063797B"/>
    <w:rsid w:val="00637BE8"/>
    <w:rsid w:val="00637E18"/>
    <w:rsid w:val="006413ED"/>
    <w:rsid w:val="00641975"/>
    <w:rsid w:val="00641D7A"/>
    <w:rsid w:val="00642820"/>
    <w:rsid w:val="00642BAF"/>
    <w:rsid w:val="00642C41"/>
    <w:rsid w:val="00643504"/>
    <w:rsid w:val="00644813"/>
    <w:rsid w:val="0064637D"/>
    <w:rsid w:val="00646431"/>
    <w:rsid w:val="00646ABC"/>
    <w:rsid w:val="006474AD"/>
    <w:rsid w:val="00647590"/>
    <w:rsid w:val="00647FFE"/>
    <w:rsid w:val="00651093"/>
    <w:rsid w:val="006516D3"/>
    <w:rsid w:val="00651B79"/>
    <w:rsid w:val="00653392"/>
    <w:rsid w:val="00653D52"/>
    <w:rsid w:val="00654156"/>
    <w:rsid w:val="0065423E"/>
    <w:rsid w:val="00654941"/>
    <w:rsid w:val="0065529A"/>
    <w:rsid w:val="00655479"/>
    <w:rsid w:val="00655C78"/>
    <w:rsid w:val="006565A1"/>
    <w:rsid w:val="00660D9F"/>
    <w:rsid w:val="00661728"/>
    <w:rsid w:val="00662173"/>
    <w:rsid w:val="0066276C"/>
    <w:rsid w:val="00662DE3"/>
    <w:rsid w:val="00663A64"/>
    <w:rsid w:val="00663D1F"/>
    <w:rsid w:val="0066416C"/>
    <w:rsid w:val="0066419B"/>
    <w:rsid w:val="00664391"/>
    <w:rsid w:val="00665FD0"/>
    <w:rsid w:val="00666CD1"/>
    <w:rsid w:val="0066702B"/>
    <w:rsid w:val="00667B90"/>
    <w:rsid w:val="0067094D"/>
    <w:rsid w:val="00670A2C"/>
    <w:rsid w:val="00670C4E"/>
    <w:rsid w:val="0067130F"/>
    <w:rsid w:val="00671620"/>
    <w:rsid w:val="00671E41"/>
    <w:rsid w:val="0067394C"/>
    <w:rsid w:val="00674685"/>
    <w:rsid w:val="006754B6"/>
    <w:rsid w:val="006755B3"/>
    <w:rsid w:val="006756E8"/>
    <w:rsid w:val="00675C5F"/>
    <w:rsid w:val="00676455"/>
    <w:rsid w:val="00676E3C"/>
    <w:rsid w:val="00677BE1"/>
    <w:rsid w:val="00680216"/>
    <w:rsid w:val="00680680"/>
    <w:rsid w:val="00680D16"/>
    <w:rsid w:val="006828DD"/>
    <w:rsid w:val="00683ABC"/>
    <w:rsid w:val="00684137"/>
    <w:rsid w:val="00684577"/>
    <w:rsid w:val="00684EF8"/>
    <w:rsid w:val="00685781"/>
    <w:rsid w:val="00685AD4"/>
    <w:rsid w:val="00685E2C"/>
    <w:rsid w:val="0068605E"/>
    <w:rsid w:val="006863E8"/>
    <w:rsid w:val="0068740A"/>
    <w:rsid w:val="00687DFF"/>
    <w:rsid w:val="0069032E"/>
    <w:rsid w:val="006904BB"/>
    <w:rsid w:val="00690663"/>
    <w:rsid w:val="00690C37"/>
    <w:rsid w:val="00691352"/>
    <w:rsid w:val="0069171B"/>
    <w:rsid w:val="00691B5F"/>
    <w:rsid w:val="00691C0C"/>
    <w:rsid w:val="00692061"/>
    <w:rsid w:val="006929BB"/>
    <w:rsid w:val="00693252"/>
    <w:rsid w:val="006933DF"/>
    <w:rsid w:val="00693424"/>
    <w:rsid w:val="0069353F"/>
    <w:rsid w:val="006941C0"/>
    <w:rsid w:val="006944FA"/>
    <w:rsid w:val="00694F4F"/>
    <w:rsid w:val="006952F2"/>
    <w:rsid w:val="00695915"/>
    <w:rsid w:val="00696177"/>
    <w:rsid w:val="0069639E"/>
    <w:rsid w:val="00696A51"/>
    <w:rsid w:val="00697D21"/>
    <w:rsid w:val="00697F9D"/>
    <w:rsid w:val="006A0B3E"/>
    <w:rsid w:val="006A0BDD"/>
    <w:rsid w:val="006A1D7B"/>
    <w:rsid w:val="006A2306"/>
    <w:rsid w:val="006A28FE"/>
    <w:rsid w:val="006A2948"/>
    <w:rsid w:val="006A2C04"/>
    <w:rsid w:val="006A32FB"/>
    <w:rsid w:val="006A357B"/>
    <w:rsid w:val="006A3DE7"/>
    <w:rsid w:val="006A47C7"/>
    <w:rsid w:val="006A500A"/>
    <w:rsid w:val="006A5487"/>
    <w:rsid w:val="006A5711"/>
    <w:rsid w:val="006A5E7C"/>
    <w:rsid w:val="006A5EFB"/>
    <w:rsid w:val="006A6A78"/>
    <w:rsid w:val="006A711A"/>
    <w:rsid w:val="006A7713"/>
    <w:rsid w:val="006B0338"/>
    <w:rsid w:val="006B051A"/>
    <w:rsid w:val="006B0EAE"/>
    <w:rsid w:val="006B14D8"/>
    <w:rsid w:val="006B1882"/>
    <w:rsid w:val="006B2D94"/>
    <w:rsid w:val="006B30DA"/>
    <w:rsid w:val="006B4EB0"/>
    <w:rsid w:val="006B5B70"/>
    <w:rsid w:val="006B6B2D"/>
    <w:rsid w:val="006B6BBF"/>
    <w:rsid w:val="006B7253"/>
    <w:rsid w:val="006C16EA"/>
    <w:rsid w:val="006C1AF6"/>
    <w:rsid w:val="006C2203"/>
    <w:rsid w:val="006C23B5"/>
    <w:rsid w:val="006C2BC7"/>
    <w:rsid w:val="006C4A62"/>
    <w:rsid w:val="006C5102"/>
    <w:rsid w:val="006C54DB"/>
    <w:rsid w:val="006C6E9B"/>
    <w:rsid w:val="006C707C"/>
    <w:rsid w:val="006C7099"/>
    <w:rsid w:val="006C78E7"/>
    <w:rsid w:val="006C7DD2"/>
    <w:rsid w:val="006D0716"/>
    <w:rsid w:val="006D1966"/>
    <w:rsid w:val="006D1AA1"/>
    <w:rsid w:val="006D1E78"/>
    <w:rsid w:val="006D21B2"/>
    <w:rsid w:val="006D28BB"/>
    <w:rsid w:val="006D3EAB"/>
    <w:rsid w:val="006D42CD"/>
    <w:rsid w:val="006D4761"/>
    <w:rsid w:val="006D4EEC"/>
    <w:rsid w:val="006D5C89"/>
    <w:rsid w:val="006D6073"/>
    <w:rsid w:val="006D618D"/>
    <w:rsid w:val="006D6915"/>
    <w:rsid w:val="006E02D3"/>
    <w:rsid w:val="006E08D4"/>
    <w:rsid w:val="006E0A04"/>
    <w:rsid w:val="006E0C38"/>
    <w:rsid w:val="006E0E58"/>
    <w:rsid w:val="006E0EF0"/>
    <w:rsid w:val="006E10CB"/>
    <w:rsid w:val="006E120D"/>
    <w:rsid w:val="006E1778"/>
    <w:rsid w:val="006E1B16"/>
    <w:rsid w:val="006E2E39"/>
    <w:rsid w:val="006E317A"/>
    <w:rsid w:val="006E6D53"/>
    <w:rsid w:val="006E7A21"/>
    <w:rsid w:val="006F0172"/>
    <w:rsid w:val="006F04BA"/>
    <w:rsid w:val="006F0A3A"/>
    <w:rsid w:val="006F0D57"/>
    <w:rsid w:val="006F0E5F"/>
    <w:rsid w:val="006F0F2F"/>
    <w:rsid w:val="006F242D"/>
    <w:rsid w:val="006F356B"/>
    <w:rsid w:val="006F38E2"/>
    <w:rsid w:val="006F40A9"/>
    <w:rsid w:val="006F435E"/>
    <w:rsid w:val="006F4C23"/>
    <w:rsid w:val="006F507E"/>
    <w:rsid w:val="006F5576"/>
    <w:rsid w:val="006F5949"/>
    <w:rsid w:val="006F5CC2"/>
    <w:rsid w:val="006F5FB1"/>
    <w:rsid w:val="006F7B0E"/>
    <w:rsid w:val="007001F2"/>
    <w:rsid w:val="007005B4"/>
    <w:rsid w:val="00702288"/>
    <w:rsid w:val="007035C8"/>
    <w:rsid w:val="00703977"/>
    <w:rsid w:val="00703C7A"/>
    <w:rsid w:val="0070416B"/>
    <w:rsid w:val="007041F3"/>
    <w:rsid w:val="007046D4"/>
    <w:rsid w:val="0070474F"/>
    <w:rsid w:val="00705021"/>
    <w:rsid w:val="00705394"/>
    <w:rsid w:val="00705960"/>
    <w:rsid w:val="00707600"/>
    <w:rsid w:val="007076AB"/>
    <w:rsid w:val="007078E6"/>
    <w:rsid w:val="00707AFC"/>
    <w:rsid w:val="00707BDE"/>
    <w:rsid w:val="00707DAF"/>
    <w:rsid w:val="00707F31"/>
    <w:rsid w:val="0071021F"/>
    <w:rsid w:val="00710234"/>
    <w:rsid w:val="007103F0"/>
    <w:rsid w:val="0071045C"/>
    <w:rsid w:val="00710710"/>
    <w:rsid w:val="007118D5"/>
    <w:rsid w:val="00711EBB"/>
    <w:rsid w:val="00712445"/>
    <w:rsid w:val="00712BCF"/>
    <w:rsid w:val="00713301"/>
    <w:rsid w:val="00713694"/>
    <w:rsid w:val="00713AA9"/>
    <w:rsid w:val="0071408E"/>
    <w:rsid w:val="00714419"/>
    <w:rsid w:val="00714BE2"/>
    <w:rsid w:val="00714FB4"/>
    <w:rsid w:val="0071648B"/>
    <w:rsid w:val="00717009"/>
    <w:rsid w:val="00717102"/>
    <w:rsid w:val="0071791C"/>
    <w:rsid w:val="007179D7"/>
    <w:rsid w:val="00717C9F"/>
    <w:rsid w:val="00717F3A"/>
    <w:rsid w:val="00720B3B"/>
    <w:rsid w:val="007225DF"/>
    <w:rsid w:val="00722B8E"/>
    <w:rsid w:val="00722CA6"/>
    <w:rsid w:val="00722F2E"/>
    <w:rsid w:val="00723170"/>
    <w:rsid w:val="00723718"/>
    <w:rsid w:val="0072380F"/>
    <w:rsid w:val="007244B5"/>
    <w:rsid w:val="00724DDD"/>
    <w:rsid w:val="007253F0"/>
    <w:rsid w:val="0072584C"/>
    <w:rsid w:val="00725AA3"/>
    <w:rsid w:val="00725D43"/>
    <w:rsid w:val="0072702E"/>
    <w:rsid w:val="00727119"/>
    <w:rsid w:val="0072738B"/>
    <w:rsid w:val="00730094"/>
    <w:rsid w:val="00730793"/>
    <w:rsid w:val="007307D4"/>
    <w:rsid w:val="0073143B"/>
    <w:rsid w:val="00731546"/>
    <w:rsid w:val="00731922"/>
    <w:rsid w:val="00731A26"/>
    <w:rsid w:val="00731AB8"/>
    <w:rsid w:val="00731C61"/>
    <w:rsid w:val="00731E44"/>
    <w:rsid w:val="0073206D"/>
    <w:rsid w:val="00732133"/>
    <w:rsid w:val="00732CE5"/>
    <w:rsid w:val="00732ED6"/>
    <w:rsid w:val="007332E1"/>
    <w:rsid w:val="0073392E"/>
    <w:rsid w:val="00734018"/>
    <w:rsid w:val="00734450"/>
    <w:rsid w:val="00735184"/>
    <w:rsid w:val="00735F30"/>
    <w:rsid w:val="00736F68"/>
    <w:rsid w:val="00736FFF"/>
    <w:rsid w:val="007371EF"/>
    <w:rsid w:val="0074017A"/>
    <w:rsid w:val="00740B19"/>
    <w:rsid w:val="00740CFA"/>
    <w:rsid w:val="00741513"/>
    <w:rsid w:val="00741595"/>
    <w:rsid w:val="007423F5"/>
    <w:rsid w:val="00743193"/>
    <w:rsid w:val="00743586"/>
    <w:rsid w:val="0074380B"/>
    <w:rsid w:val="007439D1"/>
    <w:rsid w:val="00744128"/>
    <w:rsid w:val="00744413"/>
    <w:rsid w:val="007447E3"/>
    <w:rsid w:val="00744B3F"/>
    <w:rsid w:val="00744D0A"/>
    <w:rsid w:val="00744FB5"/>
    <w:rsid w:val="007461E9"/>
    <w:rsid w:val="007462B0"/>
    <w:rsid w:val="007462E2"/>
    <w:rsid w:val="00746E57"/>
    <w:rsid w:val="007476D8"/>
    <w:rsid w:val="00747CC7"/>
    <w:rsid w:val="00750289"/>
    <w:rsid w:val="00750979"/>
    <w:rsid w:val="0075187A"/>
    <w:rsid w:val="0075222A"/>
    <w:rsid w:val="007525FA"/>
    <w:rsid w:val="00752C08"/>
    <w:rsid w:val="00753215"/>
    <w:rsid w:val="00753817"/>
    <w:rsid w:val="00754506"/>
    <w:rsid w:val="0075450D"/>
    <w:rsid w:val="00755171"/>
    <w:rsid w:val="007552BA"/>
    <w:rsid w:val="00755535"/>
    <w:rsid w:val="00755CB0"/>
    <w:rsid w:val="00755DBC"/>
    <w:rsid w:val="007560DF"/>
    <w:rsid w:val="007565C3"/>
    <w:rsid w:val="007568E3"/>
    <w:rsid w:val="00756C24"/>
    <w:rsid w:val="00757267"/>
    <w:rsid w:val="00757AA5"/>
    <w:rsid w:val="00760075"/>
    <w:rsid w:val="0076016D"/>
    <w:rsid w:val="00760545"/>
    <w:rsid w:val="00760D3A"/>
    <w:rsid w:val="00760E98"/>
    <w:rsid w:val="0076161B"/>
    <w:rsid w:val="0076174A"/>
    <w:rsid w:val="007617E6"/>
    <w:rsid w:val="00761D3F"/>
    <w:rsid w:val="00762580"/>
    <w:rsid w:val="0076297C"/>
    <w:rsid w:val="00762998"/>
    <w:rsid w:val="0076299B"/>
    <w:rsid w:val="00763364"/>
    <w:rsid w:val="00763481"/>
    <w:rsid w:val="00763759"/>
    <w:rsid w:val="007638F9"/>
    <w:rsid w:val="00763F4B"/>
    <w:rsid w:val="007645F9"/>
    <w:rsid w:val="00764EA4"/>
    <w:rsid w:val="007650B7"/>
    <w:rsid w:val="007652FF"/>
    <w:rsid w:val="00765636"/>
    <w:rsid w:val="00765E38"/>
    <w:rsid w:val="00765EB6"/>
    <w:rsid w:val="00766769"/>
    <w:rsid w:val="00766C5B"/>
    <w:rsid w:val="00766CC0"/>
    <w:rsid w:val="00767A73"/>
    <w:rsid w:val="00770018"/>
    <w:rsid w:val="00770FB0"/>
    <w:rsid w:val="007726BD"/>
    <w:rsid w:val="00772C72"/>
    <w:rsid w:val="00772FF0"/>
    <w:rsid w:val="007732EF"/>
    <w:rsid w:val="007738C4"/>
    <w:rsid w:val="007738CC"/>
    <w:rsid w:val="007738FA"/>
    <w:rsid w:val="00775011"/>
    <w:rsid w:val="0077515B"/>
    <w:rsid w:val="007753CE"/>
    <w:rsid w:val="007756CF"/>
    <w:rsid w:val="007762E6"/>
    <w:rsid w:val="00776501"/>
    <w:rsid w:val="00776A10"/>
    <w:rsid w:val="00776EAF"/>
    <w:rsid w:val="00777508"/>
    <w:rsid w:val="00777726"/>
    <w:rsid w:val="007778D7"/>
    <w:rsid w:val="00781239"/>
    <w:rsid w:val="00781BB9"/>
    <w:rsid w:val="00781C2B"/>
    <w:rsid w:val="00781EFA"/>
    <w:rsid w:val="007823DF"/>
    <w:rsid w:val="007846C1"/>
    <w:rsid w:val="007847C0"/>
    <w:rsid w:val="00785D93"/>
    <w:rsid w:val="00787511"/>
    <w:rsid w:val="0079056F"/>
    <w:rsid w:val="00790629"/>
    <w:rsid w:val="007908EB"/>
    <w:rsid w:val="00790CC9"/>
    <w:rsid w:val="007911B2"/>
    <w:rsid w:val="0079145C"/>
    <w:rsid w:val="00791BE4"/>
    <w:rsid w:val="00791E37"/>
    <w:rsid w:val="0079214F"/>
    <w:rsid w:val="00792398"/>
    <w:rsid w:val="007928BF"/>
    <w:rsid w:val="00793AC8"/>
    <w:rsid w:val="00793E6C"/>
    <w:rsid w:val="00794426"/>
    <w:rsid w:val="007947A0"/>
    <w:rsid w:val="00794921"/>
    <w:rsid w:val="007949E6"/>
    <w:rsid w:val="00794BCD"/>
    <w:rsid w:val="00794E5B"/>
    <w:rsid w:val="00796169"/>
    <w:rsid w:val="00796281"/>
    <w:rsid w:val="007966AB"/>
    <w:rsid w:val="00796A7A"/>
    <w:rsid w:val="007970BB"/>
    <w:rsid w:val="007A0413"/>
    <w:rsid w:val="007A0AF6"/>
    <w:rsid w:val="007A0BAD"/>
    <w:rsid w:val="007A0C3E"/>
    <w:rsid w:val="007A0CCE"/>
    <w:rsid w:val="007A16DF"/>
    <w:rsid w:val="007A18B2"/>
    <w:rsid w:val="007A20AA"/>
    <w:rsid w:val="007A2543"/>
    <w:rsid w:val="007A26B7"/>
    <w:rsid w:val="007A29C2"/>
    <w:rsid w:val="007A2E67"/>
    <w:rsid w:val="007A3662"/>
    <w:rsid w:val="007A3DA1"/>
    <w:rsid w:val="007A543D"/>
    <w:rsid w:val="007A5906"/>
    <w:rsid w:val="007A5D50"/>
    <w:rsid w:val="007A62A8"/>
    <w:rsid w:val="007A68F2"/>
    <w:rsid w:val="007A6C66"/>
    <w:rsid w:val="007A73D5"/>
    <w:rsid w:val="007A7780"/>
    <w:rsid w:val="007B1073"/>
    <w:rsid w:val="007B17EA"/>
    <w:rsid w:val="007B1C8B"/>
    <w:rsid w:val="007B1E74"/>
    <w:rsid w:val="007B218B"/>
    <w:rsid w:val="007B21BF"/>
    <w:rsid w:val="007B2DC3"/>
    <w:rsid w:val="007B2F27"/>
    <w:rsid w:val="007B2F3B"/>
    <w:rsid w:val="007B398A"/>
    <w:rsid w:val="007B4144"/>
    <w:rsid w:val="007B4DAC"/>
    <w:rsid w:val="007B5A6D"/>
    <w:rsid w:val="007B671A"/>
    <w:rsid w:val="007C04D3"/>
    <w:rsid w:val="007C0DA0"/>
    <w:rsid w:val="007C0FF2"/>
    <w:rsid w:val="007C1501"/>
    <w:rsid w:val="007C3050"/>
    <w:rsid w:val="007C36B1"/>
    <w:rsid w:val="007C3EA2"/>
    <w:rsid w:val="007C3F62"/>
    <w:rsid w:val="007C3FBD"/>
    <w:rsid w:val="007C420E"/>
    <w:rsid w:val="007C4558"/>
    <w:rsid w:val="007C5207"/>
    <w:rsid w:val="007C54FA"/>
    <w:rsid w:val="007C610E"/>
    <w:rsid w:val="007C641E"/>
    <w:rsid w:val="007C65A2"/>
    <w:rsid w:val="007C65E6"/>
    <w:rsid w:val="007C7BF4"/>
    <w:rsid w:val="007D07DB"/>
    <w:rsid w:val="007D0E29"/>
    <w:rsid w:val="007D0E36"/>
    <w:rsid w:val="007D1177"/>
    <w:rsid w:val="007D1443"/>
    <w:rsid w:val="007D1B4D"/>
    <w:rsid w:val="007D24E0"/>
    <w:rsid w:val="007D28B2"/>
    <w:rsid w:val="007D2BA1"/>
    <w:rsid w:val="007D3097"/>
    <w:rsid w:val="007D3463"/>
    <w:rsid w:val="007D3BB3"/>
    <w:rsid w:val="007D3C18"/>
    <w:rsid w:val="007D4919"/>
    <w:rsid w:val="007D54A4"/>
    <w:rsid w:val="007D5B31"/>
    <w:rsid w:val="007D6361"/>
    <w:rsid w:val="007D6888"/>
    <w:rsid w:val="007D7361"/>
    <w:rsid w:val="007E04B9"/>
    <w:rsid w:val="007E061B"/>
    <w:rsid w:val="007E08D7"/>
    <w:rsid w:val="007E0A6A"/>
    <w:rsid w:val="007E0AFD"/>
    <w:rsid w:val="007E0E01"/>
    <w:rsid w:val="007E2C66"/>
    <w:rsid w:val="007E2D6B"/>
    <w:rsid w:val="007E32F9"/>
    <w:rsid w:val="007E3378"/>
    <w:rsid w:val="007E3547"/>
    <w:rsid w:val="007E4064"/>
    <w:rsid w:val="007E4452"/>
    <w:rsid w:val="007E466F"/>
    <w:rsid w:val="007E75E2"/>
    <w:rsid w:val="007E77AA"/>
    <w:rsid w:val="007E7EB9"/>
    <w:rsid w:val="007E7EF1"/>
    <w:rsid w:val="007F0398"/>
    <w:rsid w:val="007F142D"/>
    <w:rsid w:val="007F20B8"/>
    <w:rsid w:val="007F26EB"/>
    <w:rsid w:val="007F282F"/>
    <w:rsid w:val="007F370E"/>
    <w:rsid w:val="007F3F0C"/>
    <w:rsid w:val="007F3FB1"/>
    <w:rsid w:val="007F4199"/>
    <w:rsid w:val="007F502E"/>
    <w:rsid w:val="007F52C4"/>
    <w:rsid w:val="007F5D07"/>
    <w:rsid w:val="007F5D7F"/>
    <w:rsid w:val="007F5DC5"/>
    <w:rsid w:val="007F5E6C"/>
    <w:rsid w:val="00800377"/>
    <w:rsid w:val="00800698"/>
    <w:rsid w:val="00800781"/>
    <w:rsid w:val="00800C7E"/>
    <w:rsid w:val="00800D4F"/>
    <w:rsid w:val="00801FA5"/>
    <w:rsid w:val="00802145"/>
    <w:rsid w:val="0080228F"/>
    <w:rsid w:val="00802802"/>
    <w:rsid w:val="00802A12"/>
    <w:rsid w:val="00802C83"/>
    <w:rsid w:val="00802F0C"/>
    <w:rsid w:val="00803893"/>
    <w:rsid w:val="00803A4E"/>
    <w:rsid w:val="00803B58"/>
    <w:rsid w:val="00803DB0"/>
    <w:rsid w:val="00803E48"/>
    <w:rsid w:val="00803EA3"/>
    <w:rsid w:val="008045D0"/>
    <w:rsid w:val="00804742"/>
    <w:rsid w:val="0080474C"/>
    <w:rsid w:val="00804DD5"/>
    <w:rsid w:val="0080625A"/>
    <w:rsid w:val="00806844"/>
    <w:rsid w:val="00806C55"/>
    <w:rsid w:val="00806FA8"/>
    <w:rsid w:val="00807024"/>
    <w:rsid w:val="0080778D"/>
    <w:rsid w:val="0081103C"/>
    <w:rsid w:val="008118BA"/>
    <w:rsid w:val="00812333"/>
    <w:rsid w:val="00812906"/>
    <w:rsid w:val="00812F4A"/>
    <w:rsid w:val="00813B73"/>
    <w:rsid w:val="008141E1"/>
    <w:rsid w:val="008148AD"/>
    <w:rsid w:val="00814936"/>
    <w:rsid w:val="00817F6C"/>
    <w:rsid w:val="0082059C"/>
    <w:rsid w:val="00820AD7"/>
    <w:rsid w:val="00821832"/>
    <w:rsid w:val="008224ED"/>
    <w:rsid w:val="008227E3"/>
    <w:rsid w:val="00822ED2"/>
    <w:rsid w:val="00824F95"/>
    <w:rsid w:val="008253EF"/>
    <w:rsid w:val="00827004"/>
    <w:rsid w:val="00827F30"/>
    <w:rsid w:val="00830182"/>
    <w:rsid w:val="00830CA4"/>
    <w:rsid w:val="00830D32"/>
    <w:rsid w:val="00831E20"/>
    <w:rsid w:val="00831FD3"/>
    <w:rsid w:val="00832D84"/>
    <w:rsid w:val="008331F1"/>
    <w:rsid w:val="0083326E"/>
    <w:rsid w:val="00833438"/>
    <w:rsid w:val="00833C28"/>
    <w:rsid w:val="0083410B"/>
    <w:rsid w:val="00834611"/>
    <w:rsid w:val="00835032"/>
    <w:rsid w:val="0083628B"/>
    <w:rsid w:val="00836382"/>
    <w:rsid w:val="00837ABF"/>
    <w:rsid w:val="00840C3F"/>
    <w:rsid w:val="00840D0A"/>
    <w:rsid w:val="00840E07"/>
    <w:rsid w:val="008416D9"/>
    <w:rsid w:val="00841CC4"/>
    <w:rsid w:val="00841D25"/>
    <w:rsid w:val="008424BB"/>
    <w:rsid w:val="00842D7C"/>
    <w:rsid w:val="008430B0"/>
    <w:rsid w:val="00843DEB"/>
    <w:rsid w:val="00843EDF"/>
    <w:rsid w:val="00845F23"/>
    <w:rsid w:val="008460AF"/>
    <w:rsid w:val="00846770"/>
    <w:rsid w:val="00846D56"/>
    <w:rsid w:val="008470D6"/>
    <w:rsid w:val="0084718A"/>
    <w:rsid w:val="00847315"/>
    <w:rsid w:val="00847940"/>
    <w:rsid w:val="008502A5"/>
    <w:rsid w:val="008507FE"/>
    <w:rsid w:val="0085171F"/>
    <w:rsid w:val="00851FFA"/>
    <w:rsid w:val="00852491"/>
    <w:rsid w:val="0085463E"/>
    <w:rsid w:val="008547C1"/>
    <w:rsid w:val="00854BCF"/>
    <w:rsid w:val="00855013"/>
    <w:rsid w:val="00855BA5"/>
    <w:rsid w:val="0085718A"/>
    <w:rsid w:val="0085738F"/>
    <w:rsid w:val="008610CD"/>
    <w:rsid w:val="00861AA2"/>
    <w:rsid w:val="00861CCC"/>
    <w:rsid w:val="00861EEF"/>
    <w:rsid w:val="008620C1"/>
    <w:rsid w:val="008621C9"/>
    <w:rsid w:val="00862B37"/>
    <w:rsid w:val="00863B28"/>
    <w:rsid w:val="00863D63"/>
    <w:rsid w:val="00864C08"/>
    <w:rsid w:val="00864FFD"/>
    <w:rsid w:val="00865637"/>
    <w:rsid w:val="0086566F"/>
    <w:rsid w:val="0086667C"/>
    <w:rsid w:val="008666D7"/>
    <w:rsid w:val="00866DAE"/>
    <w:rsid w:val="00866FCD"/>
    <w:rsid w:val="008670D6"/>
    <w:rsid w:val="0086784A"/>
    <w:rsid w:val="0086791E"/>
    <w:rsid w:val="0087068A"/>
    <w:rsid w:val="00870D99"/>
    <w:rsid w:val="00871856"/>
    <w:rsid w:val="008719E2"/>
    <w:rsid w:val="00871D94"/>
    <w:rsid w:val="00871ED3"/>
    <w:rsid w:val="00871FA7"/>
    <w:rsid w:val="008722A9"/>
    <w:rsid w:val="00872F03"/>
    <w:rsid w:val="00872F14"/>
    <w:rsid w:val="00873BE5"/>
    <w:rsid w:val="0087445F"/>
    <w:rsid w:val="008746C4"/>
    <w:rsid w:val="008746CB"/>
    <w:rsid w:val="00874E22"/>
    <w:rsid w:val="008756D9"/>
    <w:rsid w:val="00875C53"/>
    <w:rsid w:val="008764DF"/>
    <w:rsid w:val="00876764"/>
    <w:rsid w:val="008769D9"/>
    <w:rsid w:val="00876C2B"/>
    <w:rsid w:val="00880599"/>
    <w:rsid w:val="00881774"/>
    <w:rsid w:val="008818AC"/>
    <w:rsid w:val="00881A4A"/>
    <w:rsid w:val="00881B5B"/>
    <w:rsid w:val="00881C7D"/>
    <w:rsid w:val="00881F68"/>
    <w:rsid w:val="00882D1E"/>
    <w:rsid w:val="00882D98"/>
    <w:rsid w:val="00882F6D"/>
    <w:rsid w:val="00883409"/>
    <w:rsid w:val="00883A96"/>
    <w:rsid w:val="00883C6D"/>
    <w:rsid w:val="00884696"/>
    <w:rsid w:val="00885142"/>
    <w:rsid w:val="008860ED"/>
    <w:rsid w:val="0088639D"/>
    <w:rsid w:val="0088649F"/>
    <w:rsid w:val="008901E5"/>
    <w:rsid w:val="00890907"/>
    <w:rsid w:val="008909DA"/>
    <w:rsid w:val="00890F43"/>
    <w:rsid w:val="00890FFB"/>
    <w:rsid w:val="008915F3"/>
    <w:rsid w:val="008927A1"/>
    <w:rsid w:val="00893758"/>
    <w:rsid w:val="008937BE"/>
    <w:rsid w:val="00893D37"/>
    <w:rsid w:val="0089457F"/>
    <w:rsid w:val="00894B20"/>
    <w:rsid w:val="008953EB"/>
    <w:rsid w:val="0089548F"/>
    <w:rsid w:val="00895CCB"/>
    <w:rsid w:val="0089625D"/>
    <w:rsid w:val="0089638A"/>
    <w:rsid w:val="00896497"/>
    <w:rsid w:val="00896D45"/>
    <w:rsid w:val="008A0B6F"/>
    <w:rsid w:val="008A23B3"/>
    <w:rsid w:val="008A25B9"/>
    <w:rsid w:val="008A2BBD"/>
    <w:rsid w:val="008A3337"/>
    <w:rsid w:val="008A3361"/>
    <w:rsid w:val="008A3902"/>
    <w:rsid w:val="008A3D69"/>
    <w:rsid w:val="008A4161"/>
    <w:rsid w:val="008A4556"/>
    <w:rsid w:val="008A4815"/>
    <w:rsid w:val="008A4AA7"/>
    <w:rsid w:val="008A4C28"/>
    <w:rsid w:val="008A5AF4"/>
    <w:rsid w:val="008A5E5C"/>
    <w:rsid w:val="008A6135"/>
    <w:rsid w:val="008A640B"/>
    <w:rsid w:val="008A6642"/>
    <w:rsid w:val="008A69C5"/>
    <w:rsid w:val="008A6EEB"/>
    <w:rsid w:val="008A757D"/>
    <w:rsid w:val="008B03C4"/>
    <w:rsid w:val="008B0B29"/>
    <w:rsid w:val="008B1B3D"/>
    <w:rsid w:val="008B1C93"/>
    <w:rsid w:val="008B24A6"/>
    <w:rsid w:val="008B2691"/>
    <w:rsid w:val="008B33C3"/>
    <w:rsid w:val="008B34F9"/>
    <w:rsid w:val="008B3A8F"/>
    <w:rsid w:val="008B4094"/>
    <w:rsid w:val="008B418E"/>
    <w:rsid w:val="008B4FAD"/>
    <w:rsid w:val="008B5152"/>
    <w:rsid w:val="008B53A4"/>
    <w:rsid w:val="008B56A4"/>
    <w:rsid w:val="008B5CCC"/>
    <w:rsid w:val="008B5D47"/>
    <w:rsid w:val="008B690C"/>
    <w:rsid w:val="008B7457"/>
    <w:rsid w:val="008B7498"/>
    <w:rsid w:val="008B75AA"/>
    <w:rsid w:val="008B7C5A"/>
    <w:rsid w:val="008C005C"/>
    <w:rsid w:val="008C0089"/>
    <w:rsid w:val="008C061E"/>
    <w:rsid w:val="008C0BC5"/>
    <w:rsid w:val="008C1268"/>
    <w:rsid w:val="008C1EFE"/>
    <w:rsid w:val="008C23B1"/>
    <w:rsid w:val="008C389F"/>
    <w:rsid w:val="008C45CB"/>
    <w:rsid w:val="008C57CF"/>
    <w:rsid w:val="008C5A64"/>
    <w:rsid w:val="008C6097"/>
    <w:rsid w:val="008C60D3"/>
    <w:rsid w:val="008C6A57"/>
    <w:rsid w:val="008C73B8"/>
    <w:rsid w:val="008D07B1"/>
    <w:rsid w:val="008D1272"/>
    <w:rsid w:val="008D15E5"/>
    <w:rsid w:val="008D1C01"/>
    <w:rsid w:val="008D2B97"/>
    <w:rsid w:val="008D3218"/>
    <w:rsid w:val="008D33A5"/>
    <w:rsid w:val="008D38F8"/>
    <w:rsid w:val="008D3D7E"/>
    <w:rsid w:val="008D3FB1"/>
    <w:rsid w:val="008D429E"/>
    <w:rsid w:val="008D4821"/>
    <w:rsid w:val="008D4EF6"/>
    <w:rsid w:val="008D51D8"/>
    <w:rsid w:val="008D5F3C"/>
    <w:rsid w:val="008D707E"/>
    <w:rsid w:val="008D7490"/>
    <w:rsid w:val="008D7682"/>
    <w:rsid w:val="008D7C2F"/>
    <w:rsid w:val="008E0913"/>
    <w:rsid w:val="008E0A1B"/>
    <w:rsid w:val="008E16FE"/>
    <w:rsid w:val="008E1880"/>
    <w:rsid w:val="008E22E9"/>
    <w:rsid w:val="008E2517"/>
    <w:rsid w:val="008E3148"/>
    <w:rsid w:val="008E3827"/>
    <w:rsid w:val="008E3941"/>
    <w:rsid w:val="008E3BA5"/>
    <w:rsid w:val="008E45E7"/>
    <w:rsid w:val="008E57AB"/>
    <w:rsid w:val="008E597E"/>
    <w:rsid w:val="008E604B"/>
    <w:rsid w:val="008E635E"/>
    <w:rsid w:val="008E6866"/>
    <w:rsid w:val="008E701C"/>
    <w:rsid w:val="008E7286"/>
    <w:rsid w:val="008E7C25"/>
    <w:rsid w:val="008F083F"/>
    <w:rsid w:val="008F0B53"/>
    <w:rsid w:val="008F0D5C"/>
    <w:rsid w:val="008F1C4A"/>
    <w:rsid w:val="008F21E7"/>
    <w:rsid w:val="008F30EA"/>
    <w:rsid w:val="008F32DB"/>
    <w:rsid w:val="008F3807"/>
    <w:rsid w:val="008F4075"/>
    <w:rsid w:val="008F4453"/>
    <w:rsid w:val="008F45BE"/>
    <w:rsid w:val="008F4A49"/>
    <w:rsid w:val="008F4CF8"/>
    <w:rsid w:val="008F5A59"/>
    <w:rsid w:val="008F5B60"/>
    <w:rsid w:val="008F5C9F"/>
    <w:rsid w:val="008F6064"/>
    <w:rsid w:val="008F64E3"/>
    <w:rsid w:val="008F6C69"/>
    <w:rsid w:val="008F76DD"/>
    <w:rsid w:val="008F7987"/>
    <w:rsid w:val="009004E1"/>
    <w:rsid w:val="009006CF"/>
    <w:rsid w:val="00900A23"/>
    <w:rsid w:val="00901B17"/>
    <w:rsid w:val="00903387"/>
    <w:rsid w:val="0090359C"/>
    <w:rsid w:val="00903780"/>
    <w:rsid w:val="009039B0"/>
    <w:rsid w:val="009050FB"/>
    <w:rsid w:val="009054F5"/>
    <w:rsid w:val="009056A4"/>
    <w:rsid w:val="009061E5"/>
    <w:rsid w:val="0090646C"/>
    <w:rsid w:val="009065AC"/>
    <w:rsid w:val="0090671B"/>
    <w:rsid w:val="00906B6C"/>
    <w:rsid w:val="00906C51"/>
    <w:rsid w:val="00907D08"/>
    <w:rsid w:val="0091193A"/>
    <w:rsid w:val="00912DFB"/>
    <w:rsid w:val="00914EF4"/>
    <w:rsid w:val="0091527B"/>
    <w:rsid w:val="0091560D"/>
    <w:rsid w:val="009176C7"/>
    <w:rsid w:val="00917DC8"/>
    <w:rsid w:val="00920233"/>
    <w:rsid w:val="00920878"/>
    <w:rsid w:val="00921765"/>
    <w:rsid w:val="00921D46"/>
    <w:rsid w:val="00922A56"/>
    <w:rsid w:val="009230D0"/>
    <w:rsid w:val="00923164"/>
    <w:rsid w:val="00923DF2"/>
    <w:rsid w:val="00924B47"/>
    <w:rsid w:val="00925F6C"/>
    <w:rsid w:val="0092634B"/>
    <w:rsid w:val="00926357"/>
    <w:rsid w:val="00926597"/>
    <w:rsid w:val="00926D84"/>
    <w:rsid w:val="00926DCA"/>
    <w:rsid w:val="009278D1"/>
    <w:rsid w:val="00927EB7"/>
    <w:rsid w:val="009301F3"/>
    <w:rsid w:val="00930510"/>
    <w:rsid w:val="009309C9"/>
    <w:rsid w:val="009315CD"/>
    <w:rsid w:val="00931CB0"/>
    <w:rsid w:val="00931E0C"/>
    <w:rsid w:val="0093210D"/>
    <w:rsid w:val="0093258C"/>
    <w:rsid w:val="00932ECB"/>
    <w:rsid w:val="00934493"/>
    <w:rsid w:val="00934B79"/>
    <w:rsid w:val="00935854"/>
    <w:rsid w:val="009359D8"/>
    <w:rsid w:val="00935F15"/>
    <w:rsid w:val="00936529"/>
    <w:rsid w:val="0093663A"/>
    <w:rsid w:val="00936BAB"/>
    <w:rsid w:val="00936E2A"/>
    <w:rsid w:val="00936E7C"/>
    <w:rsid w:val="0093758C"/>
    <w:rsid w:val="00937775"/>
    <w:rsid w:val="00937B5B"/>
    <w:rsid w:val="00937C8B"/>
    <w:rsid w:val="00937E10"/>
    <w:rsid w:val="00940448"/>
    <w:rsid w:val="00940756"/>
    <w:rsid w:val="009414A2"/>
    <w:rsid w:val="0094184E"/>
    <w:rsid w:val="0094198F"/>
    <w:rsid w:val="00941B89"/>
    <w:rsid w:val="00941E0D"/>
    <w:rsid w:val="009429E1"/>
    <w:rsid w:val="00943097"/>
    <w:rsid w:val="00944616"/>
    <w:rsid w:val="009463D9"/>
    <w:rsid w:val="00947585"/>
    <w:rsid w:val="009501BC"/>
    <w:rsid w:val="00950286"/>
    <w:rsid w:val="00950E7D"/>
    <w:rsid w:val="00951442"/>
    <w:rsid w:val="00952433"/>
    <w:rsid w:val="00953194"/>
    <w:rsid w:val="009537DB"/>
    <w:rsid w:val="00954365"/>
    <w:rsid w:val="00955D48"/>
    <w:rsid w:val="009571F2"/>
    <w:rsid w:val="0095744B"/>
    <w:rsid w:val="00957B1A"/>
    <w:rsid w:val="00960166"/>
    <w:rsid w:val="00960B1E"/>
    <w:rsid w:val="00961698"/>
    <w:rsid w:val="00961F07"/>
    <w:rsid w:val="00962264"/>
    <w:rsid w:val="009623DE"/>
    <w:rsid w:val="00962FE3"/>
    <w:rsid w:val="0096442E"/>
    <w:rsid w:val="0096569F"/>
    <w:rsid w:val="00965C82"/>
    <w:rsid w:val="00965EF3"/>
    <w:rsid w:val="009662DF"/>
    <w:rsid w:val="00966C38"/>
    <w:rsid w:val="00966EFB"/>
    <w:rsid w:val="009673DC"/>
    <w:rsid w:val="00971828"/>
    <w:rsid w:val="009718A7"/>
    <w:rsid w:val="00971B79"/>
    <w:rsid w:val="00972138"/>
    <w:rsid w:val="009723C0"/>
    <w:rsid w:val="00973C2E"/>
    <w:rsid w:val="009745D0"/>
    <w:rsid w:val="00974781"/>
    <w:rsid w:val="00977241"/>
    <w:rsid w:val="00977894"/>
    <w:rsid w:val="00977B94"/>
    <w:rsid w:val="009800C4"/>
    <w:rsid w:val="00980D53"/>
    <w:rsid w:val="00981067"/>
    <w:rsid w:val="00983B51"/>
    <w:rsid w:val="00983CE5"/>
    <w:rsid w:val="00983E55"/>
    <w:rsid w:val="00984045"/>
    <w:rsid w:val="00984334"/>
    <w:rsid w:val="00984428"/>
    <w:rsid w:val="00984F81"/>
    <w:rsid w:val="00985333"/>
    <w:rsid w:val="009858CF"/>
    <w:rsid w:val="00986ADA"/>
    <w:rsid w:val="00986DEA"/>
    <w:rsid w:val="00990362"/>
    <w:rsid w:val="0099081B"/>
    <w:rsid w:val="00992337"/>
    <w:rsid w:val="00992609"/>
    <w:rsid w:val="009930BA"/>
    <w:rsid w:val="00993477"/>
    <w:rsid w:val="00995784"/>
    <w:rsid w:val="009960A6"/>
    <w:rsid w:val="009963A8"/>
    <w:rsid w:val="009967A6"/>
    <w:rsid w:val="009971BD"/>
    <w:rsid w:val="00997267"/>
    <w:rsid w:val="0099726C"/>
    <w:rsid w:val="009975E3"/>
    <w:rsid w:val="00997642"/>
    <w:rsid w:val="00997AD8"/>
    <w:rsid w:val="00997BE2"/>
    <w:rsid w:val="00997FBD"/>
    <w:rsid w:val="009A041E"/>
    <w:rsid w:val="009A10D5"/>
    <w:rsid w:val="009A11AE"/>
    <w:rsid w:val="009A1664"/>
    <w:rsid w:val="009A1938"/>
    <w:rsid w:val="009A3136"/>
    <w:rsid w:val="009A3142"/>
    <w:rsid w:val="009A3AB9"/>
    <w:rsid w:val="009A4A3B"/>
    <w:rsid w:val="009A5844"/>
    <w:rsid w:val="009A5AC4"/>
    <w:rsid w:val="009A69C7"/>
    <w:rsid w:val="009A6EEE"/>
    <w:rsid w:val="009A702B"/>
    <w:rsid w:val="009B1303"/>
    <w:rsid w:val="009B1813"/>
    <w:rsid w:val="009B20EB"/>
    <w:rsid w:val="009B21B4"/>
    <w:rsid w:val="009B23C8"/>
    <w:rsid w:val="009B3930"/>
    <w:rsid w:val="009B4763"/>
    <w:rsid w:val="009B52A3"/>
    <w:rsid w:val="009B5A63"/>
    <w:rsid w:val="009B5BEB"/>
    <w:rsid w:val="009B604A"/>
    <w:rsid w:val="009B65B6"/>
    <w:rsid w:val="009B6996"/>
    <w:rsid w:val="009B6A60"/>
    <w:rsid w:val="009B6BFC"/>
    <w:rsid w:val="009B7030"/>
    <w:rsid w:val="009B706C"/>
    <w:rsid w:val="009B72EB"/>
    <w:rsid w:val="009B7A26"/>
    <w:rsid w:val="009C0202"/>
    <w:rsid w:val="009C146A"/>
    <w:rsid w:val="009C16A4"/>
    <w:rsid w:val="009C28F6"/>
    <w:rsid w:val="009C2B94"/>
    <w:rsid w:val="009C39B1"/>
    <w:rsid w:val="009C3E0D"/>
    <w:rsid w:val="009C46B7"/>
    <w:rsid w:val="009C4F0E"/>
    <w:rsid w:val="009C5367"/>
    <w:rsid w:val="009C58C7"/>
    <w:rsid w:val="009C69A5"/>
    <w:rsid w:val="009D0832"/>
    <w:rsid w:val="009D0B06"/>
    <w:rsid w:val="009D153B"/>
    <w:rsid w:val="009D15A3"/>
    <w:rsid w:val="009D2655"/>
    <w:rsid w:val="009D29E0"/>
    <w:rsid w:val="009D2BB2"/>
    <w:rsid w:val="009D3C6E"/>
    <w:rsid w:val="009D3E27"/>
    <w:rsid w:val="009D4C98"/>
    <w:rsid w:val="009D546B"/>
    <w:rsid w:val="009D5755"/>
    <w:rsid w:val="009D5C9B"/>
    <w:rsid w:val="009D5FAB"/>
    <w:rsid w:val="009D6CF9"/>
    <w:rsid w:val="009D75DB"/>
    <w:rsid w:val="009D7730"/>
    <w:rsid w:val="009D7FE9"/>
    <w:rsid w:val="009E026A"/>
    <w:rsid w:val="009E1638"/>
    <w:rsid w:val="009E171C"/>
    <w:rsid w:val="009E182C"/>
    <w:rsid w:val="009E1C01"/>
    <w:rsid w:val="009E1DEC"/>
    <w:rsid w:val="009E4B03"/>
    <w:rsid w:val="009E5118"/>
    <w:rsid w:val="009E5156"/>
    <w:rsid w:val="009E561B"/>
    <w:rsid w:val="009E57FC"/>
    <w:rsid w:val="009E6A34"/>
    <w:rsid w:val="009F0484"/>
    <w:rsid w:val="009F13DB"/>
    <w:rsid w:val="009F2B08"/>
    <w:rsid w:val="009F2BE3"/>
    <w:rsid w:val="009F2CE3"/>
    <w:rsid w:val="009F2DBA"/>
    <w:rsid w:val="009F36B2"/>
    <w:rsid w:val="009F3D5A"/>
    <w:rsid w:val="009F3E4D"/>
    <w:rsid w:val="009F429A"/>
    <w:rsid w:val="009F5FAD"/>
    <w:rsid w:val="009F6077"/>
    <w:rsid w:val="009F615D"/>
    <w:rsid w:val="009F72EE"/>
    <w:rsid w:val="00A0154E"/>
    <w:rsid w:val="00A01655"/>
    <w:rsid w:val="00A01A27"/>
    <w:rsid w:val="00A01DCB"/>
    <w:rsid w:val="00A01DF7"/>
    <w:rsid w:val="00A02824"/>
    <w:rsid w:val="00A028F6"/>
    <w:rsid w:val="00A0388A"/>
    <w:rsid w:val="00A04780"/>
    <w:rsid w:val="00A049A1"/>
    <w:rsid w:val="00A04BE7"/>
    <w:rsid w:val="00A054A3"/>
    <w:rsid w:val="00A060D9"/>
    <w:rsid w:val="00A06C98"/>
    <w:rsid w:val="00A07211"/>
    <w:rsid w:val="00A10259"/>
    <w:rsid w:val="00A11458"/>
    <w:rsid w:val="00A11AF0"/>
    <w:rsid w:val="00A12784"/>
    <w:rsid w:val="00A133DF"/>
    <w:rsid w:val="00A13443"/>
    <w:rsid w:val="00A13F1F"/>
    <w:rsid w:val="00A14700"/>
    <w:rsid w:val="00A14744"/>
    <w:rsid w:val="00A16119"/>
    <w:rsid w:val="00A167A5"/>
    <w:rsid w:val="00A16FE0"/>
    <w:rsid w:val="00A20CE0"/>
    <w:rsid w:val="00A20F46"/>
    <w:rsid w:val="00A21937"/>
    <w:rsid w:val="00A21C7A"/>
    <w:rsid w:val="00A23BC5"/>
    <w:rsid w:val="00A24430"/>
    <w:rsid w:val="00A247CC"/>
    <w:rsid w:val="00A24F32"/>
    <w:rsid w:val="00A251FC"/>
    <w:rsid w:val="00A25ECF"/>
    <w:rsid w:val="00A26765"/>
    <w:rsid w:val="00A31713"/>
    <w:rsid w:val="00A329E2"/>
    <w:rsid w:val="00A34BF7"/>
    <w:rsid w:val="00A35182"/>
    <w:rsid w:val="00A35E98"/>
    <w:rsid w:val="00A3602E"/>
    <w:rsid w:val="00A364CF"/>
    <w:rsid w:val="00A36F6A"/>
    <w:rsid w:val="00A40189"/>
    <w:rsid w:val="00A407E5"/>
    <w:rsid w:val="00A40FC5"/>
    <w:rsid w:val="00A40FD8"/>
    <w:rsid w:val="00A419E5"/>
    <w:rsid w:val="00A42E70"/>
    <w:rsid w:val="00A4329C"/>
    <w:rsid w:val="00A43409"/>
    <w:rsid w:val="00A446E9"/>
    <w:rsid w:val="00A44AD3"/>
    <w:rsid w:val="00A44AE6"/>
    <w:rsid w:val="00A45779"/>
    <w:rsid w:val="00A45A89"/>
    <w:rsid w:val="00A4687B"/>
    <w:rsid w:val="00A46DD8"/>
    <w:rsid w:val="00A473AD"/>
    <w:rsid w:val="00A4753C"/>
    <w:rsid w:val="00A476B2"/>
    <w:rsid w:val="00A47C37"/>
    <w:rsid w:val="00A501BE"/>
    <w:rsid w:val="00A5062B"/>
    <w:rsid w:val="00A509CB"/>
    <w:rsid w:val="00A50A15"/>
    <w:rsid w:val="00A5193E"/>
    <w:rsid w:val="00A51CE5"/>
    <w:rsid w:val="00A51E0A"/>
    <w:rsid w:val="00A51F2C"/>
    <w:rsid w:val="00A52018"/>
    <w:rsid w:val="00A52B2F"/>
    <w:rsid w:val="00A531D7"/>
    <w:rsid w:val="00A5388F"/>
    <w:rsid w:val="00A53ED5"/>
    <w:rsid w:val="00A54B21"/>
    <w:rsid w:val="00A54DEF"/>
    <w:rsid w:val="00A602DB"/>
    <w:rsid w:val="00A60958"/>
    <w:rsid w:val="00A609B7"/>
    <w:rsid w:val="00A60AEA"/>
    <w:rsid w:val="00A615B3"/>
    <w:rsid w:val="00A615CD"/>
    <w:rsid w:val="00A61B53"/>
    <w:rsid w:val="00A6206D"/>
    <w:rsid w:val="00A620C6"/>
    <w:rsid w:val="00A62419"/>
    <w:rsid w:val="00A62EF5"/>
    <w:rsid w:val="00A6325A"/>
    <w:rsid w:val="00A63BCC"/>
    <w:rsid w:val="00A6408C"/>
    <w:rsid w:val="00A6440E"/>
    <w:rsid w:val="00A645D8"/>
    <w:rsid w:val="00A6489E"/>
    <w:rsid w:val="00A6573C"/>
    <w:rsid w:val="00A65861"/>
    <w:rsid w:val="00A65ABF"/>
    <w:rsid w:val="00A65E4B"/>
    <w:rsid w:val="00A66D1B"/>
    <w:rsid w:val="00A6722C"/>
    <w:rsid w:val="00A6746A"/>
    <w:rsid w:val="00A675E9"/>
    <w:rsid w:val="00A67688"/>
    <w:rsid w:val="00A701CB"/>
    <w:rsid w:val="00A70294"/>
    <w:rsid w:val="00A7062D"/>
    <w:rsid w:val="00A70824"/>
    <w:rsid w:val="00A71CD0"/>
    <w:rsid w:val="00A720E0"/>
    <w:rsid w:val="00A722D5"/>
    <w:rsid w:val="00A73275"/>
    <w:rsid w:val="00A73449"/>
    <w:rsid w:val="00A735DE"/>
    <w:rsid w:val="00A7360A"/>
    <w:rsid w:val="00A741D8"/>
    <w:rsid w:val="00A74CD8"/>
    <w:rsid w:val="00A763EB"/>
    <w:rsid w:val="00A7652F"/>
    <w:rsid w:val="00A7751A"/>
    <w:rsid w:val="00A77710"/>
    <w:rsid w:val="00A80884"/>
    <w:rsid w:val="00A81104"/>
    <w:rsid w:val="00A81836"/>
    <w:rsid w:val="00A81B27"/>
    <w:rsid w:val="00A82C2B"/>
    <w:rsid w:val="00A8421E"/>
    <w:rsid w:val="00A8471E"/>
    <w:rsid w:val="00A850AD"/>
    <w:rsid w:val="00A8521C"/>
    <w:rsid w:val="00A86B5C"/>
    <w:rsid w:val="00A86DD8"/>
    <w:rsid w:val="00A87775"/>
    <w:rsid w:val="00A90743"/>
    <w:rsid w:val="00A9262F"/>
    <w:rsid w:val="00A92D3F"/>
    <w:rsid w:val="00A92F96"/>
    <w:rsid w:val="00A92FC1"/>
    <w:rsid w:val="00A93197"/>
    <w:rsid w:val="00A937D3"/>
    <w:rsid w:val="00A938B8"/>
    <w:rsid w:val="00A94054"/>
    <w:rsid w:val="00A9569D"/>
    <w:rsid w:val="00A95AF6"/>
    <w:rsid w:val="00A95DE4"/>
    <w:rsid w:val="00A95E8A"/>
    <w:rsid w:val="00A96142"/>
    <w:rsid w:val="00A97565"/>
    <w:rsid w:val="00A97EBA"/>
    <w:rsid w:val="00AA199D"/>
    <w:rsid w:val="00AA3354"/>
    <w:rsid w:val="00AA3CCC"/>
    <w:rsid w:val="00AA41CA"/>
    <w:rsid w:val="00AA4CA4"/>
    <w:rsid w:val="00AA60AF"/>
    <w:rsid w:val="00AA628C"/>
    <w:rsid w:val="00AA63E2"/>
    <w:rsid w:val="00AA6478"/>
    <w:rsid w:val="00AA66D9"/>
    <w:rsid w:val="00AA6BE6"/>
    <w:rsid w:val="00AA712C"/>
    <w:rsid w:val="00AA7C12"/>
    <w:rsid w:val="00AA7CB8"/>
    <w:rsid w:val="00AB0187"/>
    <w:rsid w:val="00AB0BBB"/>
    <w:rsid w:val="00AB0D4F"/>
    <w:rsid w:val="00AB13F3"/>
    <w:rsid w:val="00AB1797"/>
    <w:rsid w:val="00AB2055"/>
    <w:rsid w:val="00AB2092"/>
    <w:rsid w:val="00AB232C"/>
    <w:rsid w:val="00AB4174"/>
    <w:rsid w:val="00AB4270"/>
    <w:rsid w:val="00AB4C0D"/>
    <w:rsid w:val="00AB4CBB"/>
    <w:rsid w:val="00AB52AF"/>
    <w:rsid w:val="00AB52E4"/>
    <w:rsid w:val="00AB60CC"/>
    <w:rsid w:val="00AB7E08"/>
    <w:rsid w:val="00AB7E35"/>
    <w:rsid w:val="00AC091D"/>
    <w:rsid w:val="00AC0E7C"/>
    <w:rsid w:val="00AC1469"/>
    <w:rsid w:val="00AC17A1"/>
    <w:rsid w:val="00AC21B3"/>
    <w:rsid w:val="00AC29A0"/>
    <w:rsid w:val="00AC29AC"/>
    <w:rsid w:val="00AC39F6"/>
    <w:rsid w:val="00AC3BF5"/>
    <w:rsid w:val="00AC3CCF"/>
    <w:rsid w:val="00AC5018"/>
    <w:rsid w:val="00AC5238"/>
    <w:rsid w:val="00AC5DA9"/>
    <w:rsid w:val="00AC6CAE"/>
    <w:rsid w:val="00AC714A"/>
    <w:rsid w:val="00AC7A66"/>
    <w:rsid w:val="00AC7BEE"/>
    <w:rsid w:val="00AD062F"/>
    <w:rsid w:val="00AD121E"/>
    <w:rsid w:val="00AD141B"/>
    <w:rsid w:val="00AD1CF3"/>
    <w:rsid w:val="00AD244D"/>
    <w:rsid w:val="00AD29D5"/>
    <w:rsid w:val="00AD2CD8"/>
    <w:rsid w:val="00AD488D"/>
    <w:rsid w:val="00AD4B3F"/>
    <w:rsid w:val="00AD5972"/>
    <w:rsid w:val="00AD6B58"/>
    <w:rsid w:val="00AD6D11"/>
    <w:rsid w:val="00AD75AC"/>
    <w:rsid w:val="00AE1CFF"/>
    <w:rsid w:val="00AE2498"/>
    <w:rsid w:val="00AE3137"/>
    <w:rsid w:val="00AE3B84"/>
    <w:rsid w:val="00AE495A"/>
    <w:rsid w:val="00AE4CE0"/>
    <w:rsid w:val="00AE564E"/>
    <w:rsid w:val="00AE5B14"/>
    <w:rsid w:val="00AE5B2F"/>
    <w:rsid w:val="00AE77D1"/>
    <w:rsid w:val="00AE7E4F"/>
    <w:rsid w:val="00AF0F70"/>
    <w:rsid w:val="00AF17C3"/>
    <w:rsid w:val="00AF29CE"/>
    <w:rsid w:val="00AF2F67"/>
    <w:rsid w:val="00AF38C7"/>
    <w:rsid w:val="00AF3E2A"/>
    <w:rsid w:val="00AF5884"/>
    <w:rsid w:val="00AF5AC3"/>
    <w:rsid w:val="00AF6647"/>
    <w:rsid w:val="00AF67D0"/>
    <w:rsid w:val="00AF7414"/>
    <w:rsid w:val="00AF7B48"/>
    <w:rsid w:val="00AF7C5A"/>
    <w:rsid w:val="00AF7D90"/>
    <w:rsid w:val="00B0009C"/>
    <w:rsid w:val="00B007A6"/>
    <w:rsid w:val="00B00B75"/>
    <w:rsid w:val="00B01714"/>
    <w:rsid w:val="00B0315F"/>
    <w:rsid w:val="00B038F5"/>
    <w:rsid w:val="00B045BE"/>
    <w:rsid w:val="00B0487F"/>
    <w:rsid w:val="00B053BC"/>
    <w:rsid w:val="00B0593A"/>
    <w:rsid w:val="00B05EC4"/>
    <w:rsid w:val="00B07ACD"/>
    <w:rsid w:val="00B10275"/>
    <w:rsid w:val="00B108D1"/>
    <w:rsid w:val="00B10D32"/>
    <w:rsid w:val="00B10E23"/>
    <w:rsid w:val="00B11467"/>
    <w:rsid w:val="00B11DCC"/>
    <w:rsid w:val="00B12C65"/>
    <w:rsid w:val="00B13803"/>
    <w:rsid w:val="00B13881"/>
    <w:rsid w:val="00B13D8B"/>
    <w:rsid w:val="00B15683"/>
    <w:rsid w:val="00B15C29"/>
    <w:rsid w:val="00B15CD0"/>
    <w:rsid w:val="00B15D7D"/>
    <w:rsid w:val="00B1620A"/>
    <w:rsid w:val="00B16D4F"/>
    <w:rsid w:val="00B16E8B"/>
    <w:rsid w:val="00B17439"/>
    <w:rsid w:val="00B208A2"/>
    <w:rsid w:val="00B21352"/>
    <w:rsid w:val="00B214A8"/>
    <w:rsid w:val="00B21579"/>
    <w:rsid w:val="00B2160A"/>
    <w:rsid w:val="00B22225"/>
    <w:rsid w:val="00B22F53"/>
    <w:rsid w:val="00B237D7"/>
    <w:rsid w:val="00B2441C"/>
    <w:rsid w:val="00B26518"/>
    <w:rsid w:val="00B26532"/>
    <w:rsid w:val="00B26BBE"/>
    <w:rsid w:val="00B277E9"/>
    <w:rsid w:val="00B278DB"/>
    <w:rsid w:val="00B3096E"/>
    <w:rsid w:val="00B30AFE"/>
    <w:rsid w:val="00B312D7"/>
    <w:rsid w:val="00B31630"/>
    <w:rsid w:val="00B3361D"/>
    <w:rsid w:val="00B33851"/>
    <w:rsid w:val="00B33882"/>
    <w:rsid w:val="00B338A5"/>
    <w:rsid w:val="00B33ED8"/>
    <w:rsid w:val="00B359FB"/>
    <w:rsid w:val="00B36158"/>
    <w:rsid w:val="00B3638D"/>
    <w:rsid w:val="00B36646"/>
    <w:rsid w:val="00B3668E"/>
    <w:rsid w:val="00B37ED1"/>
    <w:rsid w:val="00B413B8"/>
    <w:rsid w:val="00B41435"/>
    <w:rsid w:val="00B41679"/>
    <w:rsid w:val="00B41A7F"/>
    <w:rsid w:val="00B41C1D"/>
    <w:rsid w:val="00B41EA3"/>
    <w:rsid w:val="00B420B2"/>
    <w:rsid w:val="00B42517"/>
    <w:rsid w:val="00B42D27"/>
    <w:rsid w:val="00B43608"/>
    <w:rsid w:val="00B43DF5"/>
    <w:rsid w:val="00B44C68"/>
    <w:rsid w:val="00B44FEC"/>
    <w:rsid w:val="00B4506A"/>
    <w:rsid w:val="00B45238"/>
    <w:rsid w:val="00B45559"/>
    <w:rsid w:val="00B45DD3"/>
    <w:rsid w:val="00B45E39"/>
    <w:rsid w:val="00B45FEA"/>
    <w:rsid w:val="00B46506"/>
    <w:rsid w:val="00B46837"/>
    <w:rsid w:val="00B47124"/>
    <w:rsid w:val="00B47E43"/>
    <w:rsid w:val="00B500DF"/>
    <w:rsid w:val="00B50885"/>
    <w:rsid w:val="00B50A08"/>
    <w:rsid w:val="00B511ED"/>
    <w:rsid w:val="00B51B00"/>
    <w:rsid w:val="00B53615"/>
    <w:rsid w:val="00B56FDF"/>
    <w:rsid w:val="00B5796A"/>
    <w:rsid w:val="00B57D22"/>
    <w:rsid w:val="00B57FC9"/>
    <w:rsid w:val="00B609CD"/>
    <w:rsid w:val="00B61081"/>
    <w:rsid w:val="00B6119E"/>
    <w:rsid w:val="00B61475"/>
    <w:rsid w:val="00B61894"/>
    <w:rsid w:val="00B625FA"/>
    <w:rsid w:val="00B6267F"/>
    <w:rsid w:val="00B627D4"/>
    <w:rsid w:val="00B63417"/>
    <w:rsid w:val="00B63E64"/>
    <w:rsid w:val="00B6496F"/>
    <w:rsid w:val="00B64AF4"/>
    <w:rsid w:val="00B65194"/>
    <w:rsid w:val="00B65372"/>
    <w:rsid w:val="00B65D84"/>
    <w:rsid w:val="00B661F8"/>
    <w:rsid w:val="00B66553"/>
    <w:rsid w:val="00B67893"/>
    <w:rsid w:val="00B6790F"/>
    <w:rsid w:val="00B70390"/>
    <w:rsid w:val="00B7066F"/>
    <w:rsid w:val="00B709B4"/>
    <w:rsid w:val="00B70EEF"/>
    <w:rsid w:val="00B7177E"/>
    <w:rsid w:val="00B7183E"/>
    <w:rsid w:val="00B720B2"/>
    <w:rsid w:val="00B72170"/>
    <w:rsid w:val="00B7217C"/>
    <w:rsid w:val="00B72FBC"/>
    <w:rsid w:val="00B73590"/>
    <w:rsid w:val="00B75293"/>
    <w:rsid w:val="00B757EC"/>
    <w:rsid w:val="00B760AA"/>
    <w:rsid w:val="00B761CB"/>
    <w:rsid w:val="00B77253"/>
    <w:rsid w:val="00B772D9"/>
    <w:rsid w:val="00B80C3E"/>
    <w:rsid w:val="00B80E97"/>
    <w:rsid w:val="00B819F7"/>
    <w:rsid w:val="00B81DCF"/>
    <w:rsid w:val="00B827F9"/>
    <w:rsid w:val="00B8281D"/>
    <w:rsid w:val="00B82B20"/>
    <w:rsid w:val="00B83043"/>
    <w:rsid w:val="00B84B69"/>
    <w:rsid w:val="00B85630"/>
    <w:rsid w:val="00B85AB8"/>
    <w:rsid w:val="00B85AC3"/>
    <w:rsid w:val="00B864D2"/>
    <w:rsid w:val="00B864F6"/>
    <w:rsid w:val="00B8759B"/>
    <w:rsid w:val="00B90043"/>
    <w:rsid w:val="00B904C0"/>
    <w:rsid w:val="00B90576"/>
    <w:rsid w:val="00B9089D"/>
    <w:rsid w:val="00B91609"/>
    <w:rsid w:val="00B917D6"/>
    <w:rsid w:val="00B9264A"/>
    <w:rsid w:val="00B9291D"/>
    <w:rsid w:val="00B93435"/>
    <w:rsid w:val="00B943F4"/>
    <w:rsid w:val="00B94A90"/>
    <w:rsid w:val="00B94BFD"/>
    <w:rsid w:val="00B95D88"/>
    <w:rsid w:val="00B974C7"/>
    <w:rsid w:val="00B9764F"/>
    <w:rsid w:val="00BA0252"/>
    <w:rsid w:val="00BA0389"/>
    <w:rsid w:val="00BA0B37"/>
    <w:rsid w:val="00BA0D98"/>
    <w:rsid w:val="00BA0DDE"/>
    <w:rsid w:val="00BA1159"/>
    <w:rsid w:val="00BA156F"/>
    <w:rsid w:val="00BA1F99"/>
    <w:rsid w:val="00BA26CD"/>
    <w:rsid w:val="00BA2D45"/>
    <w:rsid w:val="00BA37C5"/>
    <w:rsid w:val="00BA3C55"/>
    <w:rsid w:val="00BA3CC4"/>
    <w:rsid w:val="00BA3FE3"/>
    <w:rsid w:val="00BA46BA"/>
    <w:rsid w:val="00BA6106"/>
    <w:rsid w:val="00BA7B8F"/>
    <w:rsid w:val="00BA7C48"/>
    <w:rsid w:val="00BB0083"/>
    <w:rsid w:val="00BB06D3"/>
    <w:rsid w:val="00BB0B5B"/>
    <w:rsid w:val="00BB1822"/>
    <w:rsid w:val="00BB1B68"/>
    <w:rsid w:val="00BB3DBE"/>
    <w:rsid w:val="00BB4AF1"/>
    <w:rsid w:val="00BB63A1"/>
    <w:rsid w:val="00BB7083"/>
    <w:rsid w:val="00BB716E"/>
    <w:rsid w:val="00BB762F"/>
    <w:rsid w:val="00BB7EE2"/>
    <w:rsid w:val="00BC02DA"/>
    <w:rsid w:val="00BC05D0"/>
    <w:rsid w:val="00BC0A0F"/>
    <w:rsid w:val="00BC0B05"/>
    <w:rsid w:val="00BC0EF2"/>
    <w:rsid w:val="00BC1813"/>
    <w:rsid w:val="00BC18E9"/>
    <w:rsid w:val="00BC1B00"/>
    <w:rsid w:val="00BC2419"/>
    <w:rsid w:val="00BC253E"/>
    <w:rsid w:val="00BC257E"/>
    <w:rsid w:val="00BC2824"/>
    <w:rsid w:val="00BC2EA5"/>
    <w:rsid w:val="00BC36B5"/>
    <w:rsid w:val="00BC4185"/>
    <w:rsid w:val="00BC48F3"/>
    <w:rsid w:val="00BC4B73"/>
    <w:rsid w:val="00BC4DBF"/>
    <w:rsid w:val="00BC55EE"/>
    <w:rsid w:val="00BC59B4"/>
    <w:rsid w:val="00BC5E54"/>
    <w:rsid w:val="00BC5F11"/>
    <w:rsid w:val="00BC5F8F"/>
    <w:rsid w:val="00BC61C0"/>
    <w:rsid w:val="00BC633C"/>
    <w:rsid w:val="00BC655B"/>
    <w:rsid w:val="00BC7496"/>
    <w:rsid w:val="00BD018C"/>
    <w:rsid w:val="00BD1640"/>
    <w:rsid w:val="00BD3046"/>
    <w:rsid w:val="00BD3EF0"/>
    <w:rsid w:val="00BD4754"/>
    <w:rsid w:val="00BD4D8A"/>
    <w:rsid w:val="00BD5102"/>
    <w:rsid w:val="00BD517F"/>
    <w:rsid w:val="00BD57DF"/>
    <w:rsid w:val="00BD690D"/>
    <w:rsid w:val="00BD76A1"/>
    <w:rsid w:val="00BD7E2C"/>
    <w:rsid w:val="00BE08F3"/>
    <w:rsid w:val="00BE0DAF"/>
    <w:rsid w:val="00BE0EC7"/>
    <w:rsid w:val="00BE0F54"/>
    <w:rsid w:val="00BE1592"/>
    <w:rsid w:val="00BE1913"/>
    <w:rsid w:val="00BE1AB2"/>
    <w:rsid w:val="00BE348C"/>
    <w:rsid w:val="00BE37C8"/>
    <w:rsid w:val="00BE408B"/>
    <w:rsid w:val="00BE47DC"/>
    <w:rsid w:val="00BE4A03"/>
    <w:rsid w:val="00BE4A2F"/>
    <w:rsid w:val="00BE4BA6"/>
    <w:rsid w:val="00BE566A"/>
    <w:rsid w:val="00BE6489"/>
    <w:rsid w:val="00BE6507"/>
    <w:rsid w:val="00BE75A1"/>
    <w:rsid w:val="00BE76DB"/>
    <w:rsid w:val="00BE7F89"/>
    <w:rsid w:val="00BF07AA"/>
    <w:rsid w:val="00BF0928"/>
    <w:rsid w:val="00BF12CF"/>
    <w:rsid w:val="00BF161D"/>
    <w:rsid w:val="00BF28B3"/>
    <w:rsid w:val="00BF3E99"/>
    <w:rsid w:val="00BF43D8"/>
    <w:rsid w:val="00BF5592"/>
    <w:rsid w:val="00BF61A8"/>
    <w:rsid w:val="00BF684B"/>
    <w:rsid w:val="00BF71D6"/>
    <w:rsid w:val="00C00E80"/>
    <w:rsid w:val="00C01065"/>
    <w:rsid w:val="00C02367"/>
    <w:rsid w:val="00C02E94"/>
    <w:rsid w:val="00C03144"/>
    <w:rsid w:val="00C036B8"/>
    <w:rsid w:val="00C03D3F"/>
    <w:rsid w:val="00C042A0"/>
    <w:rsid w:val="00C044FA"/>
    <w:rsid w:val="00C047B9"/>
    <w:rsid w:val="00C04BA2"/>
    <w:rsid w:val="00C05616"/>
    <w:rsid w:val="00C057D9"/>
    <w:rsid w:val="00C068BE"/>
    <w:rsid w:val="00C06CAB"/>
    <w:rsid w:val="00C07151"/>
    <w:rsid w:val="00C071EF"/>
    <w:rsid w:val="00C0750F"/>
    <w:rsid w:val="00C0761D"/>
    <w:rsid w:val="00C10472"/>
    <w:rsid w:val="00C10C5F"/>
    <w:rsid w:val="00C110F7"/>
    <w:rsid w:val="00C118CF"/>
    <w:rsid w:val="00C1297C"/>
    <w:rsid w:val="00C12DEB"/>
    <w:rsid w:val="00C139C0"/>
    <w:rsid w:val="00C1422C"/>
    <w:rsid w:val="00C1425A"/>
    <w:rsid w:val="00C148FC"/>
    <w:rsid w:val="00C15004"/>
    <w:rsid w:val="00C15872"/>
    <w:rsid w:val="00C15DCE"/>
    <w:rsid w:val="00C16D76"/>
    <w:rsid w:val="00C16D82"/>
    <w:rsid w:val="00C20116"/>
    <w:rsid w:val="00C20632"/>
    <w:rsid w:val="00C20E04"/>
    <w:rsid w:val="00C21684"/>
    <w:rsid w:val="00C21A4F"/>
    <w:rsid w:val="00C2230D"/>
    <w:rsid w:val="00C2285A"/>
    <w:rsid w:val="00C228C8"/>
    <w:rsid w:val="00C22AE0"/>
    <w:rsid w:val="00C22DF3"/>
    <w:rsid w:val="00C230C4"/>
    <w:rsid w:val="00C2390C"/>
    <w:rsid w:val="00C23B86"/>
    <w:rsid w:val="00C24F67"/>
    <w:rsid w:val="00C2577C"/>
    <w:rsid w:val="00C25E50"/>
    <w:rsid w:val="00C2662A"/>
    <w:rsid w:val="00C26730"/>
    <w:rsid w:val="00C26F88"/>
    <w:rsid w:val="00C27349"/>
    <w:rsid w:val="00C3023F"/>
    <w:rsid w:val="00C30DD1"/>
    <w:rsid w:val="00C32DD1"/>
    <w:rsid w:val="00C33B60"/>
    <w:rsid w:val="00C34097"/>
    <w:rsid w:val="00C34AA2"/>
    <w:rsid w:val="00C34EF8"/>
    <w:rsid w:val="00C35074"/>
    <w:rsid w:val="00C364CF"/>
    <w:rsid w:val="00C36B58"/>
    <w:rsid w:val="00C3711E"/>
    <w:rsid w:val="00C37508"/>
    <w:rsid w:val="00C375CC"/>
    <w:rsid w:val="00C3770A"/>
    <w:rsid w:val="00C37ABE"/>
    <w:rsid w:val="00C37C46"/>
    <w:rsid w:val="00C37F0C"/>
    <w:rsid w:val="00C40040"/>
    <w:rsid w:val="00C40478"/>
    <w:rsid w:val="00C40822"/>
    <w:rsid w:val="00C40CF1"/>
    <w:rsid w:val="00C415AE"/>
    <w:rsid w:val="00C41654"/>
    <w:rsid w:val="00C41870"/>
    <w:rsid w:val="00C42D11"/>
    <w:rsid w:val="00C430C3"/>
    <w:rsid w:val="00C43134"/>
    <w:rsid w:val="00C43A6C"/>
    <w:rsid w:val="00C450E5"/>
    <w:rsid w:val="00C454CA"/>
    <w:rsid w:val="00C45AE3"/>
    <w:rsid w:val="00C45B6C"/>
    <w:rsid w:val="00C45D93"/>
    <w:rsid w:val="00C465C0"/>
    <w:rsid w:val="00C4702D"/>
    <w:rsid w:val="00C47560"/>
    <w:rsid w:val="00C47666"/>
    <w:rsid w:val="00C47A5D"/>
    <w:rsid w:val="00C50AA0"/>
    <w:rsid w:val="00C510EB"/>
    <w:rsid w:val="00C5116E"/>
    <w:rsid w:val="00C51ADE"/>
    <w:rsid w:val="00C52136"/>
    <w:rsid w:val="00C52300"/>
    <w:rsid w:val="00C52373"/>
    <w:rsid w:val="00C5351D"/>
    <w:rsid w:val="00C53533"/>
    <w:rsid w:val="00C540F8"/>
    <w:rsid w:val="00C549B4"/>
    <w:rsid w:val="00C55AAA"/>
    <w:rsid w:val="00C55B98"/>
    <w:rsid w:val="00C561D1"/>
    <w:rsid w:val="00C56759"/>
    <w:rsid w:val="00C60A64"/>
    <w:rsid w:val="00C60E3B"/>
    <w:rsid w:val="00C616B3"/>
    <w:rsid w:val="00C626EB"/>
    <w:rsid w:val="00C62F9F"/>
    <w:rsid w:val="00C630A1"/>
    <w:rsid w:val="00C641DE"/>
    <w:rsid w:val="00C65D02"/>
    <w:rsid w:val="00C66265"/>
    <w:rsid w:val="00C663F7"/>
    <w:rsid w:val="00C6649D"/>
    <w:rsid w:val="00C66BD6"/>
    <w:rsid w:val="00C6707C"/>
    <w:rsid w:val="00C6757F"/>
    <w:rsid w:val="00C67D1E"/>
    <w:rsid w:val="00C67D9B"/>
    <w:rsid w:val="00C7077B"/>
    <w:rsid w:val="00C70AF7"/>
    <w:rsid w:val="00C70D0B"/>
    <w:rsid w:val="00C7124D"/>
    <w:rsid w:val="00C71B6B"/>
    <w:rsid w:val="00C71C42"/>
    <w:rsid w:val="00C7236D"/>
    <w:rsid w:val="00C72AB7"/>
    <w:rsid w:val="00C72C75"/>
    <w:rsid w:val="00C7322F"/>
    <w:rsid w:val="00C73AE7"/>
    <w:rsid w:val="00C74361"/>
    <w:rsid w:val="00C74810"/>
    <w:rsid w:val="00C74E41"/>
    <w:rsid w:val="00C767B9"/>
    <w:rsid w:val="00C76AE1"/>
    <w:rsid w:val="00C771AB"/>
    <w:rsid w:val="00C7723C"/>
    <w:rsid w:val="00C772A5"/>
    <w:rsid w:val="00C77B43"/>
    <w:rsid w:val="00C77E02"/>
    <w:rsid w:val="00C8020F"/>
    <w:rsid w:val="00C80EC3"/>
    <w:rsid w:val="00C81891"/>
    <w:rsid w:val="00C81AA3"/>
    <w:rsid w:val="00C81ECB"/>
    <w:rsid w:val="00C82209"/>
    <w:rsid w:val="00C827C9"/>
    <w:rsid w:val="00C82C05"/>
    <w:rsid w:val="00C8300E"/>
    <w:rsid w:val="00C83419"/>
    <w:rsid w:val="00C836CA"/>
    <w:rsid w:val="00C842B1"/>
    <w:rsid w:val="00C8563B"/>
    <w:rsid w:val="00C85832"/>
    <w:rsid w:val="00C85FC4"/>
    <w:rsid w:val="00C863D1"/>
    <w:rsid w:val="00C864C0"/>
    <w:rsid w:val="00C872E8"/>
    <w:rsid w:val="00C8781F"/>
    <w:rsid w:val="00C87AB0"/>
    <w:rsid w:val="00C90630"/>
    <w:rsid w:val="00C90681"/>
    <w:rsid w:val="00C91240"/>
    <w:rsid w:val="00C92453"/>
    <w:rsid w:val="00C9261B"/>
    <w:rsid w:val="00C9289E"/>
    <w:rsid w:val="00C92D46"/>
    <w:rsid w:val="00C93731"/>
    <w:rsid w:val="00C93D75"/>
    <w:rsid w:val="00C94207"/>
    <w:rsid w:val="00C949A3"/>
    <w:rsid w:val="00C95127"/>
    <w:rsid w:val="00C95704"/>
    <w:rsid w:val="00C95CAA"/>
    <w:rsid w:val="00C966DE"/>
    <w:rsid w:val="00C96774"/>
    <w:rsid w:val="00C967A9"/>
    <w:rsid w:val="00C96A29"/>
    <w:rsid w:val="00C96B73"/>
    <w:rsid w:val="00C96BDA"/>
    <w:rsid w:val="00CA042C"/>
    <w:rsid w:val="00CA0520"/>
    <w:rsid w:val="00CA0F08"/>
    <w:rsid w:val="00CA20AC"/>
    <w:rsid w:val="00CA2310"/>
    <w:rsid w:val="00CA24B2"/>
    <w:rsid w:val="00CA2988"/>
    <w:rsid w:val="00CA4014"/>
    <w:rsid w:val="00CA5645"/>
    <w:rsid w:val="00CA5A39"/>
    <w:rsid w:val="00CA603A"/>
    <w:rsid w:val="00CA6041"/>
    <w:rsid w:val="00CA697E"/>
    <w:rsid w:val="00CA729E"/>
    <w:rsid w:val="00CA7B45"/>
    <w:rsid w:val="00CA7F62"/>
    <w:rsid w:val="00CB000D"/>
    <w:rsid w:val="00CB02D3"/>
    <w:rsid w:val="00CB0826"/>
    <w:rsid w:val="00CB18CC"/>
    <w:rsid w:val="00CB1C6C"/>
    <w:rsid w:val="00CB28DE"/>
    <w:rsid w:val="00CB2DE6"/>
    <w:rsid w:val="00CB34EC"/>
    <w:rsid w:val="00CB35EB"/>
    <w:rsid w:val="00CB4CBE"/>
    <w:rsid w:val="00CB4EBE"/>
    <w:rsid w:val="00CB51E1"/>
    <w:rsid w:val="00CB660F"/>
    <w:rsid w:val="00CB6610"/>
    <w:rsid w:val="00CB69DF"/>
    <w:rsid w:val="00CB6A3E"/>
    <w:rsid w:val="00CB7C3E"/>
    <w:rsid w:val="00CB7F2D"/>
    <w:rsid w:val="00CC11BE"/>
    <w:rsid w:val="00CC1E64"/>
    <w:rsid w:val="00CC2A6D"/>
    <w:rsid w:val="00CC3B1A"/>
    <w:rsid w:val="00CC4338"/>
    <w:rsid w:val="00CC4739"/>
    <w:rsid w:val="00CC5469"/>
    <w:rsid w:val="00CC6003"/>
    <w:rsid w:val="00CC7396"/>
    <w:rsid w:val="00CC7BA8"/>
    <w:rsid w:val="00CD0156"/>
    <w:rsid w:val="00CD020B"/>
    <w:rsid w:val="00CD0675"/>
    <w:rsid w:val="00CD2874"/>
    <w:rsid w:val="00CD2A88"/>
    <w:rsid w:val="00CD2AC2"/>
    <w:rsid w:val="00CD2CE2"/>
    <w:rsid w:val="00CD320C"/>
    <w:rsid w:val="00CD3251"/>
    <w:rsid w:val="00CD36A6"/>
    <w:rsid w:val="00CD3A77"/>
    <w:rsid w:val="00CD5EB9"/>
    <w:rsid w:val="00CD614B"/>
    <w:rsid w:val="00CD6728"/>
    <w:rsid w:val="00CD6CDB"/>
    <w:rsid w:val="00CD712C"/>
    <w:rsid w:val="00CD71AB"/>
    <w:rsid w:val="00CD7209"/>
    <w:rsid w:val="00CD7801"/>
    <w:rsid w:val="00CE02DE"/>
    <w:rsid w:val="00CE07EE"/>
    <w:rsid w:val="00CE1D55"/>
    <w:rsid w:val="00CE2D76"/>
    <w:rsid w:val="00CE324A"/>
    <w:rsid w:val="00CE3BD3"/>
    <w:rsid w:val="00CE3C57"/>
    <w:rsid w:val="00CE47B4"/>
    <w:rsid w:val="00CE51D3"/>
    <w:rsid w:val="00CE60EF"/>
    <w:rsid w:val="00CE6762"/>
    <w:rsid w:val="00CE6968"/>
    <w:rsid w:val="00CE6B79"/>
    <w:rsid w:val="00CE7444"/>
    <w:rsid w:val="00CE79DD"/>
    <w:rsid w:val="00CF05B5"/>
    <w:rsid w:val="00CF1101"/>
    <w:rsid w:val="00CF191C"/>
    <w:rsid w:val="00CF2316"/>
    <w:rsid w:val="00CF2FD4"/>
    <w:rsid w:val="00CF3ACE"/>
    <w:rsid w:val="00CF3BDA"/>
    <w:rsid w:val="00CF500B"/>
    <w:rsid w:val="00CF5D90"/>
    <w:rsid w:val="00CF79AE"/>
    <w:rsid w:val="00D006DF"/>
    <w:rsid w:val="00D00899"/>
    <w:rsid w:val="00D00A0E"/>
    <w:rsid w:val="00D0134D"/>
    <w:rsid w:val="00D01CA6"/>
    <w:rsid w:val="00D02062"/>
    <w:rsid w:val="00D02537"/>
    <w:rsid w:val="00D02A01"/>
    <w:rsid w:val="00D02E47"/>
    <w:rsid w:val="00D0337E"/>
    <w:rsid w:val="00D034EF"/>
    <w:rsid w:val="00D03A4F"/>
    <w:rsid w:val="00D04643"/>
    <w:rsid w:val="00D05436"/>
    <w:rsid w:val="00D05895"/>
    <w:rsid w:val="00D05D38"/>
    <w:rsid w:val="00D05DD3"/>
    <w:rsid w:val="00D05F3D"/>
    <w:rsid w:val="00D0609F"/>
    <w:rsid w:val="00D06941"/>
    <w:rsid w:val="00D07A7C"/>
    <w:rsid w:val="00D07CA5"/>
    <w:rsid w:val="00D07D5F"/>
    <w:rsid w:val="00D1034B"/>
    <w:rsid w:val="00D1067F"/>
    <w:rsid w:val="00D10CF5"/>
    <w:rsid w:val="00D11221"/>
    <w:rsid w:val="00D11C10"/>
    <w:rsid w:val="00D11CF7"/>
    <w:rsid w:val="00D1227A"/>
    <w:rsid w:val="00D13C71"/>
    <w:rsid w:val="00D14B07"/>
    <w:rsid w:val="00D15C32"/>
    <w:rsid w:val="00D15DBA"/>
    <w:rsid w:val="00D1627C"/>
    <w:rsid w:val="00D16F42"/>
    <w:rsid w:val="00D1757B"/>
    <w:rsid w:val="00D178F6"/>
    <w:rsid w:val="00D17A7A"/>
    <w:rsid w:val="00D200A8"/>
    <w:rsid w:val="00D202B5"/>
    <w:rsid w:val="00D20776"/>
    <w:rsid w:val="00D217D9"/>
    <w:rsid w:val="00D21964"/>
    <w:rsid w:val="00D2207F"/>
    <w:rsid w:val="00D22E90"/>
    <w:rsid w:val="00D233B2"/>
    <w:rsid w:val="00D24EE9"/>
    <w:rsid w:val="00D25A41"/>
    <w:rsid w:val="00D25CEA"/>
    <w:rsid w:val="00D26EE2"/>
    <w:rsid w:val="00D27767"/>
    <w:rsid w:val="00D2790F"/>
    <w:rsid w:val="00D27B50"/>
    <w:rsid w:val="00D304FC"/>
    <w:rsid w:val="00D31928"/>
    <w:rsid w:val="00D319C1"/>
    <w:rsid w:val="00D31E31"/>
    <w:rsid w:val="00D33E8C"/>
    <w:rsid w:val="00D34653"/>
    <w:rsid w:val="00D34E65"/>
    <w:rsid w:val="00D34FA9"/>
    <w:rsid w:val="00D35C81"/>
    <w:rsid w:val="00D35CD3"/>
    <w:rsid w:val="00D36A4A"/>
    <w:rsid w:val="00D36A53"/>
    <w:rsid w:val="00D36D14"/>
    <w:rsid w:val="00D37E9A"/>
    <w:rsid w:val="00D406D9"/>
    <w:rsid w:val="00D410AF"/>
    <w:rsid w:val="00D412AA"/>
    <w:rsid w:val="00D42B54"/>
    <w:rsid w:val="00D437CA"/>
    <w:rsid w:val="00D437DB"/>
    <w:rsid w:val="00D439D3"/>
    <w:rsid w:val="00D43CD0"/>
    <w:rsid w:val="00D44009"/>
    <w:rsid w:val="00D44B62"/>
    <w:rsid w:val="00D469AC"/>
    <w:rsid w:val="00D478A1"/>
    <w:rsid w:val="00D478F5"/>
    <w:rsid w:val="00D50492"/>
    <w:rsid w:val="00D51960"/>
    <w:rsid w:val="00D51DA2"/>
    <w:rsid w:val="00D5231A"/>
    <w:rsid w:val="00D52BD7"/>
    <w:rsid w:val="00D52DA5"/>
    <w:rsid w:val="00D53E6D"/>
    <w:rsid w:val="00D540FB"/>
    <w:rsid w:val="00D546FC"/>
    <w:rsid w:val="00D54AF1"/>
    <w:rsid w:val="00D54DDA"/>
    <w:rsid w:val="00D5512D"/>
    <w:rsid w:val="00D5515C"/>
    <w:rsid w:val="00D55A5C"/>
    <w:rsid w:val="00D55C4D"/>
    <w:rsid w:val="00D57729"/>
    <w:rsid w:val="00D60FC9"/>
    <w:rsid w:val="00D616DF"/>
    <w:rsid w:val="00D61FE5"/>
    <w:rsid w:val="00D6217C"/>
    <w:rsid w:val="00D6242B"/>
    <w:rsid w:val="00D62467"/>
    <w:rsid w:val="00D63013"/>
    <w:rsid w:val="00D6338F"/>
    <w:rsid w:val="00D63CEA"/>
    <w:rsid w:val="00D65B62"/>
    <w:rsid w:val="00D66604"/>
    <w:rsid w:val="00D670D1"/>
    <w:rsid w:val="00D67520"/>
    <w:rsid w:val="00D679AE"/>
    <w:rsid w:val="00D67E98"/>
    <w:rsid w:val="00D70138"/>
    <w:rsid w:val="00D70935"/>
    <w:rsid w:val="00D70D0F"/>
    <w:rsid w:val="00D724B8"/>
    <w:rsid w:val="00D735F3"/>
    <w:rsid w:val="00D7447A"/>
    <w:rsid w:val="00D75559"/>
    <w:rsid w:val="00D755FE"/>
    <w:rsid w:val="00D75732"/>
    <w:rsid w:val="00D75AE1"/>
    <w:rsid w:val="00D75CA9"/>
    <w:rsid w:val="00D75CE5"/>
    <w:rsid w:val="00D76ABF"/>
    <w:rsid w:val="00D77B6D"/>
    <w:rsid w:val="00D77D84"/>
    <w:rsid w:val="00D820DE"/>
    <w:rsid w:val="00D82438"/>
    <w:rsid w:val="00D825D2"/>
    <w:rsid w:val="00D82F50"/>
    <w:rsid w:val="00D83176"/>
    <w:rsid w:val="00D836BB"/>
    <w:rsid w:val="00D83792"/>
    <w:rsid w:val="00D8439A"/>
    <w:rsid w:val="00D85C91"/>
    <w:rsid w:val="00D85D23"/>
    <w:rsid w:val="00D86B38"/>
    <w:rsid w:val="00D86EBC"/>
    <w:rsid w:val="00D8702B"/>
    <w:rsid w:val="00D87258"/>
    <w:rsid w:val="00D87330"/>
    <w:rsid w:val="00D87647"/>
    <w:rsid w:val="00D8765F"/>
    <w:rsid w:val="00D87F78"/>
    <w:rsid w:val="00D9008F"/>
    <w:rsid w:val="00D906CA"/>
    <w:rsid w:val="00D90717"/>
    <w:rsid w:val="00D91665"/>
    <w:rsid w:val="00D921FE"/>
    <w:rsid w:val="00D9223A"/>
    <w:rsid w:val="00D93514"/>
    <w:rsid w:val="00D939E6"/>
    <w:rsid w:val="00D93DBC"/>
    <w:rsid w:val="00D94814"/>
    <w:rsid w:val="00D95193"/>
    <w:rsid w:val="00D9532A"/>
    <w:rsid w:val="00D95467"/>
    <w:rsid w:val="00D95721"/>
    <w:rsid w:val="00D971D2"/>
    <w:rsid w:val="00D97260"/>
    <w:rsid w:val="00D97D27"/>
    <w:rsid w:val="00DA03E6"/>
    <w:rsid w:val="00DA0882"/>
    <w:rsid w:val="00DA1F5B"/>
    <w:rsid w:val="00DA23B8"/>
    <w:rsid w:val="00DA2970"/>
    <w:rsid w:val="00DA2ADA"/>
    <w:rsid w:val="00DA2E89"/>
    <w:rsid w:val="00DA3BA5"/>
    <w:rsid w:val="00DA5553"/>
    <w:rsid w:val="00DA59B8"/>
    <w:rsid w:val="00DA59CB"/>
    <w:rsid w:val="00DA5B80"/>
    <w:rsid w:val="00DA63CB"/>
    <w:rsid w:val="00DA67EA"/>
    <w:rsid w:val="00DA68EC"/>
    <w:rsid w:val="00DA6CFC"/>
    <w:rsid w:val="00DA6FB1"/>
    <w:rsid w:val="00DA7279"/>
    <w:rsid w:val="00DB03EE"/>
    <w:rsid w:val="00DB09B8"/>
    <w:rsid w:val="00DB29B4"/>
    <w:rsid w:val="00DB2DD9"/>
    <w:rsid w:val="00DB3435"/>
    <w:rsid w:val="00DB3745"/>
    <w:rsid w:val="00DB3B85"/>
    <w:rsid w:val="00DB4291"/>
    <w:rsid w:val="00DB42A0"/>
    <w:rsid w:val="00DB4BF1"/>
    <w:rsid w:val="00DB6200"/>
    <w:rsid w:val="00DB6D30"/>
    <w:rsid w:val="00DB6F3B"/>
    <w:rsid w:val="00DB75E2"/>
    <w:rsid w:val="00DB7607"/>
    <w:rsid w:val="00DB7F0B"/>
    <w:rsid w:val="00DC006E"/>
    <w:rsid w:val="00DC11A7"/>
    <w:rsid w:val="00DC2293"/>
    <w:rsid w:val="00DC24FD"/>
    <w:rsid w:val="00DC2B4C"/>
    <w:rsid w:val="00DC32FF"/>
    <w:rsid w:val="00DC3722"/>
    <w:rsid w:val="00DC3813"/>
    <w:rsid w:val="00DC3AB9"/>
    <w:rsid w:val="00DC42A2"/>
    <w:rsid w:val="00DC4E63"/>
    <w:rsid w:val="00DC4E90"/>
    <w:rsid w:val="00DC4ED2"/>
    <w:rsid w:val="00DC5A59"/>
    <w:rsid w:val="00DC5DDB"/>
    <w:rsid w:val="00DC5F1F"/>
    <w:rsid w:val="00DC6093"/>
    <w:rsid w:val="00DC61C4"/>
    <w:rsid w:val="00DC6EA6"/>
    <w:rsid w:val="00DD0714"/>
    <w:rsid w:val="00DD0ABB"/>
    <w:rsid w:val="00DD1105"/>
    <w:rsid w:val="00DD1355"/>
    <w:rsid w:val="00DD26AD"/>
    <w:rsid w:val="00DD2CA3"/>
    <w:rsid w:val="00DD30AA"/>
    <w:rsid w:val="00DD4082"/>
    <w:rsid w:val="00DD442D"/>
    <w:rsid w:val="00DD5409"/>
    <w:rsid w:val="00DD5D1A"/>
    <w:rsid w:val="00DD5E07"/>
    <w:rsid w:val="00DD7459"/>
    <w:rsid w:val="00DD78D8"/>
    <w:rsid w:val="00DE0015"/>
    <w:rsid w:val="00DE15BE"/>
    <w:rsid w:val="00DE19BC"/>
    <w:rsid w:val="00DE20E5"/>
    <w:rsid w:val="00DE3178"/>
    <w:rsid w:val="00DE40AD"/>
    <w:rsid w:val="00DE462E"/>
    <w:rsid w:val="00DE466B"/>
    <w:rsid w:val="00DE4712"/>
    <w:rsid w:val="00DE4A18"/>
    <w:rsid w:val="00DE60C4"/>
    <w:rsid w:val="00DE7887"/>
    <w:rsid w:val="00DE7BD2"/>
    <w:rsid w:val="00DF04ED"/>
    <w:rsid w:val="00DF25DE"/>
    <w:rsid w:val="00DF2E64"/>
    <w:rsid w:val="00DF3766"/>
    <w:rsid w:val="00DF376D"/>
    <w:rsid w:val="00DF3A55"/>
    <w:rsid w:val="00DF3E48"/>
    <w:rsid w:val="00DF428E"/>
    <w:rsid w:val="00DF42D9"/>
    <w:rsid w:val="00DF4CC4"/>
    <w:rsid w:val="00DF5432"/>
    <w:rsid w:val="00DF5CB2"/>
    <w:rsid w:val="00DF63E6"/>
    <w:rsid w:val="00DF6EEF"/>
    <w:rsid w:val="00DF7379"/>
    <w:rsid w:val="00DF756F"/>
    <w:rsid w:val="00DF7BF9"/>
    <w:rsid w:val="00DF7D5D"/>
    <w:rsid w:val="00E010B8"/>
    <w:rsid w:val="00E0121A"/>
    <w:rsid w:val="00E01351"/>
    <w:rsid w:val="00E01635"/>
    <w:rsid w:val="00E01CA7"/>
    <w:rsid w:val="00E01DE1"/>
    <w:rsid w:val="00E023F6"/>
    <w:rsid w:val="00E02BA1"/>
    <w:rsid w:val="00E02C5B"/>
    <w:rsid w:val="00E02D3D"/>
    <w:rsid w:val="00E03153"/>
    <w:rsid w:val="00E04242"/>
    <w:rsid w:val="00E04EE4"/>
    <w:rsid w:val="00E04EFB"/>
    <w:rsid w:val="00E06F11"/>
    <w:rsid w:val="00E06F9A"/>
    <w:rsid w:val="00E0702C"/>
    <w:rsid w:val="00E0768F"/>
    <w:rsid w:val="00E076D0"/>
    <w:rsid w:val="00E07FC9"/>
    <w:rsid w:val="00E10B14"/>
    <w:rsid w:val="00E10D32"/>
    <w:rsid w:val="00E10FD4"/>
    <w:rsid w:val="00E12BCE"/>
    <w:rsid w:val="00E131DC"/>
    <w:rsid w:val="00E139B9"/>
    <w:rsid w:val="00E13D38"/>
    <w:rsid w:val="00E14E1A"/>
    <w:rsid w:val="00E156CA"/>
    <w:rsid w:val="00E16338"/>
    <w:rsid w:val="00E16A94"/>
    <w:rsid w:val="00E16C2B"/>
    <w:rsid w:val="00E172B9"/>
    <w:rsid w:val="00E17911"/>
    <w:rsid w:val="00E202C8"/>
    <w:rsid w:val="00E20870"/>
    <w:rsid w:val="00E20AA7"/>
    <w:rsid w:val="00E20BCE"/>
    <w:rsid w:val="00E20CF2"/>
    <w:rsid w:val="00E215EF"/>
    <w:rsid w:val="00E217B9"/>
    <w:rsid w:val="00E223E7"/>
    <w:rsid w:val="00E230A7"/>
    <w:rsid w:val="00E238FD"/>
    <w:rsid w:val="00E24577"/>
    <w:rsid w:val="00E2492D"/>
    <w:rsid w:val="00E2498F"/>
    <w:rsid w:val="00E25122"/>
    <w:rsid w:val="00E25512"/>
    <w:rsid w:val="00E269FF"/>
    <w:rsid w:val="00E26A95"/>
    <w:rsid w:val="00E26F5F"/>
    <w:rsid w:val="00E27D1D"/>
    <w:rsid w:val="00E304CA"/>
    <w:rsid w:val="00E3073A"/>
    <w:rsid w:val="00E30F90"/>
    <w:rsid w:val="00E310AE"/>
    <w:rsid w:val="00E31EA7"/>
    <w:rsid w:val="00E323BB"/>
    <w:rsid w:val="00E3274E"/>
    <w:rsid w:val="00E32EDE"/>
    <w:rsid w:val="00E33C56"/>
    <w:rsid w:val="00E34A2B"/>
    <w:rsid w:val="00E358F6"/>
    <w:rsid w:val="00E35BBD"/>
    <w:rsid w:val="00E35E4F"/>
    <w:rsid w:val="00E36039"/>
    <w:rsid w:val="00E36FA3"/>
    <w:rsid w:val="00E37529"/>
    <w:rsid w:val="00E377F3"/>
    <w:rsid w:val="00E37908"/>
    <w:rsid w:val="00E37F9D"/>
    <w:rsid w:val="00E40494"/>
    <w:rsid w:val="00E405E6"/>
    <w:rsid w:val="00E406BB"/>
    <w:rsid w:val="00E408D6"/>
    <w:rsid w:val="00E40EFB"/>
    <w:rsid w:val="00E417FC"/>
    <w:rsid w:val="00E41A25"/>
    <w:rsid w:val="00E41CAA"/>
    <w:rsid w:val="00E426BF"/>
    <w:rsid w:val="00E42919"/>
    <w:rsid w:val="00E42A37"/>
    <w:rsid w:val="00E42D62"/>
    <w:rsid w:val="00E42D9F"/>
    <w:rsid w:val="00E43845"/>
    <w:rsid w:val="00E43B5A"/>
    <w:rsid w:val="00E448C2"/>
    <w:rsid w:val="00E45873"/>
    <w:rsid w:val="00E45CA2"/>
    <w:rsid w:val="00E45DEA"/>
    <w:rsid w:val="00E462A1"/>
    <w:rsid w:val="00E46A9C"/>
    <w:rsid w:val="00E46ADB"/>
    <w:rsid w:val="00E47DE7"/>
    <w:rsid w:val="00E500DC"/>
    <w:rsid w:val="00E503FC"/>
    <w:rsid w:val="00E5111D"/>
    <w:rsid w:val="00E51BBF"/>
    <w:rsid w:val="00E52002"/>
    <w:rsid w:val="00E5264B"/>
    <w:rsid w:val="00E52AF7"/>
    <w:rsid w:val="00E52BFA"/>
    <w:rsid w:val="00E53391"/>
    <w:rsid w:val="00E53C67"/>
    <w:rsid w:val="00E5437D"/>
    <w:rsid w:val="00E54465"/>
    <w:rsid w:val="00E54B2E"/>
    <w:rsid w:val="00E551D1"/>
    <w:rsid w:val="00E56303"/>
    <w:rsid w:val="00E56E37"/>
    <w:rsid w:val="00E608EE"/>
    <w:rsid w:val="00E61475"/>
    <w:rsid w:val="00E61AFF"/>
    <w:rsid w:val="00E63471"/>
    <w:rsid w:val="00E63894"/>
    <w:rsid w:val="00E638CF"/>
    <w:rsid w:val="00E64A73"/>
    <w:rsid w:val="00E6526B"/>
    <w:rsid w:val="00E656C6"/>
    <w:rsid w:val="00E65BA0"/>
    <w:rsid w:val="00E66297"/>
    <w:rsid w:val="00E664CD"/>
    <w:rsid w:val="00E66760"/>
    <w:rsid w:val="00E671D6"/>
    <w:rsid w:val="00E67E7A"/>
    <w:rsid w:val="00E67F4E"/>
    <w:rsid w:val="00E712CD"/>
    <w:rsid w:val="00E71FFD"/>
    <w:rsid w:val="00E72B4F"/>
    <w:rsid w:val="00E73323"/>
    <w:rsid w:val="00E73DFC"/>
    <w:rsid w:val="00E7462C"/>
    <w:rsid w:val="00E746D7"/>
    <w:rsid w:val="00E749E5"/>
    <w:rsid w:val="00E74F17"/>
    <w:rsid w:val="00E753D3"/>
    <w:rsid w:val="00E76986"/>
    <w:rsid w:val="00E76A67"/>
    <w:rsid w:val="00E77170"/>
    <w:rsid w:val="00E7753F"/>
    <w:rsid w:val="00E77784"/>
    <w:rsid w:val="00E77F70"/>
    <w:rsid w:val="00E8012E"/>
    <w:rsid w:val="00E807B5"/>
    <w:rsid w:val="00E81A13"/>
    <w:rsid w:val="00E823DF"/>
    <w:rsid w:val="00E82A38"/>
    <w:rsid w:val="00E83051"/>
    <w:rsid w:val="00E8321A"/>
    <w:rsid w:val="00E833CF"/>
    <w:rsid w:val="00E83B8C"/>
    <w:rsid w:val="00E83EB8"/>
    <w:rsid w:val="00E84555"/>
    <w:rsid w:val="00E845C0"/>
    <w:rsid w:val="00E84AAD"/>
    <w:rsid w:val="00E84D6C"/>
    <w:rsid w:val="00E85084"/>
    <w:rsid w:val="00E850E7"/>
    <w:rsid w:val="00E85193"/>
    <w:rsid w:val="00E85988"/>
    <w:rsid w:val="00E85D44"/>
    <w:rsid w:val="00E85EA9"/>
    <w:rsid w:val="00E87549"/>
    <w:rsid w:val="00E90A0A"/>
    <w:rsid w:val="00E90A76"/>
    <w:rsid w:val="00E90BA9"/>
    <w:rsid w:val="00E91AAE"/>
    <w:rsid w:val="00E92C1D"/>
    <w:rsid w:val="00E92CF3"/>
    <w:rsid w:val="00E9407F"/>
    <w:rsid w:val="00E94134"/>
    <w:rsid w:val="00E946B8"/>
    <w:rsid w:val="00E94C19"/>
    <w:rsid w:val="00E95962"/>
    <w:rsid w:val="00E95B2E"/>
    <w:rsid w:val="00E9629D"/>
    <w:rsid w:val="00E9657F"/>
    <w:rsid w:val="00E96DB6"/>
    <w:rsid w:val="00E96E6B"/>
    <w:rsid w:val="00E96FC9"/>
    <w:rsid w:val="00E971A2"/>
    <w:rsid w:val="00E976A8"/>
    <w:rsid w:val="00EA279F"/>
    <w:rsid w:val="00EA3FFB"/>
    <w:rsid w:val="00EA4629"/>
    <w:rsid w:val="00EA4645"/>
    <w:rsid w:val="00EA4757"/>
    <w:rsid w:val="00EA47DF"/>
    <w:rsid w:val="00EA4B9B"/>
    <w:rsid w:val="00EA5DB0"/>
    <w:rsid w:val="00EA63D9"/>
    <w:rsid w:val="00EA7060"/>
    <w:rsid w:val="00EA7ABE"/>
    <w:rsid w:val="00EB02C0"/>
    <w:rsid w:val="00EB0328"/>
    <w:rsid w:val="00EB0F07"/>
    <w:rsid w:val="00EB1CAC"/>
    <w:rsid w:val="00EB1CD1"/>
    <w:rsid w:val="00EB2A4C"/>
    <w:rsid w:val="00EB302E"/>
    <w:rsid w:val="00EB383F"/>
    <w:rsid w:val="00EB3AF6"/>
    <w:rsid w:val="00EB4662"/>
    <w:rsid w:val="00EB4C96"/>
    <w:rsid w:val="00EB5596"/>
    <w:rsid w:val="00EB5AA0"/>
    <w:rsid w:val="00EB72DA"/>
    <w:rsid w:val="00EB7A53"/>
    <w:rsid w:val="00EC0355"/>
    <w:rsid w:val="00EC0A84"/>
    <w:rsid w:val="00EC0CBB"/>
    <w:rsid w:val="00EC1528"/>
    <w:rsid w:val="00EC2526"/>
    <w:rsid w:val="00EC2F0B"/>
    <w:rsid w:val="00EC3369"/>
    <w:rsid w:val="00EC3A06"/>
    <w:rsid w:val="00EC4D5E"/>
    <w:rsid w:val="00EC50C8"/>
    <w:rsid w:val="00EC5182"/>
    <w:rsid w:val="00EC6345"/>
    <w:rsid w:val="00EC6376"/>
    <w:rsid w:val="00EC6503"/>
    <w:rsid w:val="00EC66DA"/>
    <w:rsid w:val="00EC6ACD"/>
    <w:rsid w:val="00EC6DD0"/>
    <w:rsid w:val="00EC74C8"/>
    <w:rsid w:val="00EC75F7"/>
    <w:rsid w:val="00ED00D6"/>
    <w:rsid w:val="00ED0199"/>
    <w:rsid w:val="00ED0551"/>
    <w:rsid w:val="00ED0788"/>
    <w:rsid w:val="00ED07F7"/>
    <w:rsid w:val="00ED14E3"/>
    <w:rsid w:val="00ED19F9"/>
    <w:rsid w:val="00ED1C73"/>
    <w:rsid w:val="00ED214A"/>
    <w:rsid w:val="00ED25C3"/>
    <w:rsid w:val="00ED2AA7"/>
    <w:rsid w:val="00ED358F"/>
    <w:rsid w:val="00ED37D3"/>
    <w:rsid w:val="00ED40AE"/>
    <w:rsid w:val="00ED4312"/>
    <w:rsid w:val="00ED4BCB"/>
    <w:rsid w:val="00ED4DA1"/>
    <w:rsid w:val="00ED4F75"/>
    <w:rsid w:val="00ED5E21"/>
    <w:rsid w:val="00ED6A11"/>
    <w:rsid w:val="00ED79F8"/>
    <w:rsid w:val="00EE031F"/>
    <w:rsid w:val="00EE0B6F"/>
    <w:rsid w:val="00EE0E6E"/>
    <w:rsid w:val="00EE28F8"/>
    <w:rsid w:val="00EE2CA2"/>
    <w:rsid w:val="00EE30CD"/>
    <w:rsid w:val="00EE32AA"/>
    <w:rsid w:val="00EE442F"/>
    <w:rsid w:val="00EE4971"/>
    <w:rsid w:val="00EE55BC"/>
    <w:rsid w:val="00EE5A32"/>
    <w:rsid w:val="00EE5CDD"/>
    <w:rsid w:val="00EE5D67"/>
    <w:rsid w:val="00EE5F71"/>
    <w:rsid w:val="00EE6048"/>
    <w:rsid w:val="00EF06EF"/>
    <w:rsid w:val="00EF0DBB"/>
    <w:rsid w:val="00EF0FC4"/>
    <w:rsid w:val="00EF1D00"/>
    <w:rsid w:val="00EF1F91"/>
    <w:rsid w:val="00EF1FA2"/>
    <w:rsid w:val="00EF20C4"/>
    <w:rsid w:val="00EF2DAC"/>
    <w:rsid w:val="00EF32B5"/>
    <w:rsid w:val="00EF3D72"/>
    <w:rsid w:val="00EF68FE"/>
    <w:rsid w:val="00EF6F99"/>
    <w:rsid w:val="00EF77C9"/>
    <w:rsid w:val="00EF7AB1"/>
    <w:rsid w:val="00F00184"/>
    <w:rsid w:val="00F0135E"/>
    <w:rsid w:val="00F01A4B"/>
    <w:rsid w:val="00F02224"/>
    <w:rsid w:val="00F02A29"/>
    <w:rsid w:val="00F02AC3"/>
    <w:rsid w:val="00F02CC9"/>
    <w:rsid w:val="00F035F7"/>
    <w:rsid w:val="00F03DA3"/>
    <w:rsid w:val="00F042C9"/>
    <w:rsid w:val="00F04DF0"/>
    <w:rsid w:val="00F0526E"/>
    <w:rsid w:val="00F05581"/>
    <w:rsid w:val="00F05AD6"/>
    <w:rsid w:val="00F05D9A"/>
    <w:rsid w:val="00F05F2A"/>
    <w:rsid w:val="00F06CCA"/>
    <w:rsid w:val="00F06DFF"/>
    <w:rsid w:val="00F06F0B"/>
    <w:rsid w:val="00F07229"/>
    <w:rsid w:val="00F074E3"/>
    <w:rsid w:val="00F075DD"/>
    <w:rsid w:val="00F0777D"/>
    <w:rsid w:val="00F106D5"/>
    <w:rsid w:val="00F10BE2"/>
    <w:rsid w:val="00F10F2E"/>
    <w:rsid w:val="00F11724"/>
    <w:rsid w:val="00F1227B"/>
    <w:rsid w:val="00F12C10"/>
    <w:rsid w:val="00F14273"/>
    <w:rsid w:val="00F14366"/>
    <w:rsid w:val="00F15B1C"/>
    <w:rsid w:val="00F15D61"/>
    <w:rsid w:val="00F15E2E"/>
    <w:rsid w:val="00F15E76"/>
    <w:rsid w:val="00F15EC0"/>
    <w:rsid w:val="00F160FA"/>
    <w:rsid w:val="00F162B3"/>
    <w:rsid w:val="00F16314"/>
    <w:rsid w:val="00F16CBD"/>
    <w:rsid w:val="00F17344"/>
    <w:rsid w:val="00F17EFE"/>
    <w:rsid w:val="00F21A1B"/>
    <w:rsid w:val="00F22521"/>
    <w:rsid w:val="00F234EE"/>
    <w:rsid w:val="00F23C46"/>
    <w:rsid w:val="00F24F96"/>
    <w:rsid w:val="00F25446"/>
    <w:rsid w:val="00F258E4"/>
    <w:rsid w:val="00F260C2"/>
    <w:rsid w:val="00F2637D"/>
    <w:rsid w:val="00F26869"/>
    <w:rsid w:val="00F2702B"/>
    <w:rsid w:val="00F27A43"/>
    <w:rsid w:val="00F30662"/>
    <w:rsid w:val="00F30925"/>
    <w:rsid w:val="00F31E86"/>
    <w:rsid w:val="00F31F85"/>
    <w:rsid w:val="00F32E24"/>
    <w:rsid w:val="00F33C1E"/>
    <w:rsid w:val="00F34172"/>
    <w:rsid w:val="00F34CF1"/>
    <w:rsid w:val="00F366D9"/>
    <w:rsid w:val="00F36E52"/>
    <w:rsid w:val="00F37190"/>
    <w:rsid w:val="00F37849"/>
    <w:rsid w:val="00F402F1"/>
    <w:rsid w:val="00F40703"/>
    <w:rsid w:val="00F40B74"/>
    <w:rsid w:val="00F416CC"/>
    <w:rsid w:val="00F4183D"/>
    <w:rsid w:val="00F41891"/>
    <w:rsid w:val="00F41CDF"/>
    <w:rsid w:val="00F41E27"/>
    <w:rsid w:val="00F42C03"/>
    <w:rsid w:val="00F42D08"/>
    <w:rsid w:val="00F42F92"/>
    <w:rsid w:val="00F42F96"/>
    <w:rsid w:val="00F45C18"/>
    <w:rsid w:val="00F46C16"/>
    <w:rsid w:val="00F500D1"/>
    <w:rsid w:val="00F5093B"/>
    <w:rsid w:val="00F51A2C"/>
    <w:rsid w:val="00F52288"/>
    <w:rsid w:val="00F529BC"/>
    <w:rsid w:val="00F52C0B"/>
    <w:rsid w:val="00F531B9"/>
    <w:rsid w:val="00F53B30"/>
    <w:rsid w:val="00F54158"/>
    <w:rsid w:val="00F54313"/>
    <w:rsid w:val="00F546F8"/>
    <w:rsid w:val="00F55228"/>
    <w:rsid w:val="00F569ED"/>
    <w:rsid w:val="00F56E2C"/>
    <w:rsid w:val="00F57796"/>
    <w:rsid w:val="00F578DF"/>
    <w:rsid w:val="00F57AA6"/>
    <w:rsid w:val="00F605CE"/>
    <w:rsid w:val="00F61EEF"/>
    <w:rsid w:val="00F625BE"/>
    <w:rsid w:val="00F625D2"/>
    <w:rsid w:val="00F62A29"/>
    <w:rsid w:val="00F63825"/>
    <w:rsid w:val="00F64130"/>
    <w:rsid w:val="00F65167"/>
    <w:rsid w:val="00F65398"/>
    <w:rsid w:val="00F6540E"/>
    <w:rsid w:val="00F6580D"/>
    <w:rsid w:val="00F6651A"/>
    <w:rsid w:val="00F66A51"/>
    <w:rsid w:val="00F671BF"/>
    <w:rsid w:val="00F7064C"/>
    <w:rsid w:val="00F7136E"/>
    <w:rsid w:val="00F7164B"/>
    <w:rsid w:val="00F71CEA"/>
    <w:rsid w:val="00F724D1"/>
    <w:rsid w:val="00F73708"/>
    <w:rsid w:val="00F744EA"/>
    <w:rsid w:val="00F747A7"/>
    <w:rsid w:val="00F74B56"/>
    <w:rsid w:val="00F74D49"/>
    <w:rsid w:val="00F75557"/>
    <w:rsid w:val="00F75634"/>
    <w:rsid w:val="00F7686C"/>
    <w:rsid w:val="00F7735F"/>
    <w:rsid w:val="00F80C4A"/>
    <w:rsid w:val="00F818C8"/>
    <w:rsid w:val="00F82F13"/>
    <w:rsid w:val="00F836FC"/>
    <w:rsid w:val="00F83BF5"/>
    <w:rsid w:val="00F84485"/>
    <w:rsid w:val="00F8575E"/>
    <w:rsid w:val="00F85AB7"/>
    <w:rsid w:val="00F85EA0"/>
    <w:rsid w:val="00F86F06"/>
    <w:rsid w:val="00F86F98"/>
    <w:rsid w:val="00F909A2"/>
    <w:rsid w:val="00F90B6E"/>
    <w:rsid w:val="00F913E7"/>
    <w:rsid w:val="00F9156D"/>
    <w:rsid w:val="00F91C5B"/>
    <w:rsid w:val="00F92647"/>
    <w:rsid w:val="00F92768"/>
    <w:rsid w:val="00F92D58"/>
    <w:rsid w:val="00F93C5A"/>
    <w:rsid w:val="00F952DF"/>
    <w:rsid w:val="00F954AC"/>
    <w:rsid w:val="00F95744"/>
    <w:rsid w:val="00F958B9"/>
    <w:rsid w:val="00F96D44"/>
    <w:rsid w:val="00F97178"/>
    <w:rsid w:val="00F97BF2"/>
    <w:rsid w:val="00F97E27"/>
    <w:rsid w:val="00FA0B5A"/>
    <w:rsid w:val="00FA1694"/>
    <w:rsid w:val="00FA1710"/>
    <w:rsid w:val="00FA1B9C"/>
    <w:rsid w:val="00FA1ED8"/>
    <w:rsid w:val="00FA31C9"/>
    <w:rsid w:val="00FA336B"/>
    <w:rsid w:val="00FA3902"/>
    <w:rsid w:val="00FA43BC"/>
    <w:rsid w:val="00FA5079"/>
    <w:rsid w:val="00FA53DE"/>
    <w:rsid w:val="00FA58A2"/>
    <w:rsid w:val="00FA59AB"/>
    <w:rsid w:val="00FA67F0"/>
    <w:rsid w:val="00FA724C"/>
    <w:rsid w:val="00FA7307"/>
    <w:rsid w:val="00FA7E35"/>
    <w:rsid w:val="00FA7EFE"/>
    <w:rsid w:val="00FB00E2"/>
    <w:rsid w:val="00FB017A"/>
    <w:rsid w:val="00FB03A0"/>
    <w:rsid w:val="00FB0876"/>
    <w:rsid w:val="00FB1BDF"/>
    <w:rsid w:val="00FB2BDB"/>
    <w:rsid w:val="00FB2DFD"/>
    <w:rsid w:val="00FB3122"/>
    <w:rsid w:val="00FB44D7"/>
    <w:rsid w:val="00FB4836"/>
    <w:rsid w:val="00FB499F"/>
    <w:rsid w:val="00FB4B6F"/>
    <w:rsid w:val="00FB566A"/>
    <w:rsid w:val="00FB592E"/>
    <w:rsid w:val="00FB595B"/>
    <w:rsid w:val="00FB6484"/>
    <w:rsid w:val="00FB743C"/>
    <w:rsid w:val="00FC0305"/>
    <w:rsid w:val="00FC0F5B"/>
    <w:rsid w:val="00FC1949"/>
    <w:rsid w:val="00FC211C"/>
    <w:rsid w:val="00FC2CCF"/>
    <w:rsid w:val="00FC335A"/>
    <w:rsid w:val="00FC3386"/>
    <w:rsid w:val="00FC3872"/>
    <w:rsid w:val="00FC3E9C"/>
    <w:rsid w:val="00FC45BD"/>
    <w:rsid w:val="00FC4976"/>
    <w:rsid w:val="00FC4B0F"/>
    <w:rsid w:val="00FC5FF0"/>
    <w:rsid w:val="00FC69C5"/>
    <w:rsid w:val="00FC7752"/>
    <w:rsid w:val="00FD027C"/>
    <w:rsid w:val="00FD088A"/>
    <w:rsid w:val="00FD0936"/>
    <w:rsid w:val="00FD0B6E"/>
    <w:rsid w:val="00FD1ACC"/>
    <w:rsid w:val="00FD1BBE"/>
    <w:rsid w:val="00FD2E22"/>
    <w:rsid w:val="00FD3518"/>
    <w:rsid w:val="00FD44B2"/>
    <w:rsid w:val="00FD482D"/>
    <w:rsid w:val="00FD484C"/>
    <w:rsid w:val="00FD4AA0"/>
    <w:rsid w:val="00FD4E4A"/>
    <w:rsid w:val="00FD5D87"/>
    <w:rsid w:val="00FD6C39"/>
    <w:rsid w:val="00FD7E1B"/>
    <w:rsid w:val="00FE0C05"/>
    <w:rsid w:val="00FE130F"/>
    <w:rsid w:val="00FE1507"/>
    <w:rsid w:val="00FE2AFA"/>
    <w:rsid w:val="00FE2CD7"/>
    <w:rsid w:val="00FE2E89"/>
    <w:rsid w:val="00FE2EE5"/>
    <w:rsid w:val="00FE320B"/>
    <w:rsid w:val="00FE366B"/>
    <w:rsid w:val="00FE3BC8"/>
    <w:rsid w:val="00FE3E59"/>
    <w:rsid w:val="00FE5049"/>
    <w:rsid w:val="00FE5430"/>
    <w:rsid w:val="00FE64BD"/>
    <w:rsid w:val="00FE76EE"/>
    <w:rsid w:val="00FE774F"/>
    <w:rsid w:val="00FF1A7C"/>
    <w:rsid w:val="00FF22A7"/>
    <w:rsid w:val="00FF526A"/>
    <w:rsid w:val="00FF6C6B"/>
    <w:rsid w:val="00FF6EF3"/>
    <w:rsid w:val="00FF7708"/>
    <w:rsid w:val="00FF772E"/>
    <w:rsid w:val="00FF7ACB"/>
    <w:rsid w:val="00FF7B4F"/>
    <w:rsid w:val="00FF7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7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0675"/>
    <w:pPr>
      <w:ind w:left="708"/>
    </w:pPr>
  </w:style>
  <w:style w:type="paragraph" w:styleId="a5">
    <w:name w:val="Body Text"/>
    <w:basedOn w:val="a"/>
    <w:link w:val="a6"/>
    <w:rsid w:val="00CD0675"/>
    <w:pPr>
      <w:spacing w:after="120"/>
    </w:pPr>
  </w:style>
  <w:style w:type="character" w:customStyle="1" w:styleId="a6">
    <w:name w:val="Основной текст Знак"/>
    <w:basedOn w:val="a0"/>
    <w:link w:val="a5"/>
    <w:rsid w:val="00CD0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CD0675"/>
    <w:pPr>
      <w:keepNext/>
      <w:outlineLvl w:val="1"/>
    </w:pPr>
    <w:rPr>
      <w:rFonts w:ascii="Arial" w:hAnsi="Arial"/>
      <w:b/>
      <w:caps/>
    </w:rPr>
  </w:style>
  <w:style w:type="character" w:customStyle="1" w:styleId="a4">
    <w:name w:val="Абзац списка Знак"/>
    <w:basedOn w:val="a0"/>
    <w:link w:val="a3"/>
    <w:uiPriority w:val="34"/>
    <w:locked/>
    <w:rsid w:val="00CD06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kovAA\Desktop\&#1052;&#1077;&#1090;&#1072;&#1083;&#1083;&#1086;&#1083;&#1086;&#1084;\&#1059;&#1053;&#1055;\2019\&#1051;&#1086;&#1090;%20&#8470;1-2019\&#1060;&#1086;&#1088;&#1084;&#1072;%20&#1087;&#1088;&#1077;&#1076;&#1089;&#1090;&#1072;&#1074;&#1083;&#1077;&#1085;&#1080;&#1103;%20&#1080;&#1085;&#1092;&#1086;&#1088;&#1084;&#1072;&#1094;&#1080;&#1080;%20&#1086;%20&#1094;&#1077;&#1087;&#1086;&#1095;&#1082;&#1077;%20&#1089;&#1086;&#1073;&#1089;&#1090;&#1074;&#1077;&#1085;&#1085;&#1080;&#1082;&#1086;&#107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Форма представления информации о цепочке собственников.dotx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</dc:creator>
  <cp:lastModifiedBy>VolkovAA</cp:lastModifiedBy>
  <cp:revision>2</cp:revision>
  <dcterms:created xsi:type="dcterms:W3CDTF">2019-02-26T12:15:00Z</dcterms:created>
  <dcterms:modified xsi:type="dcterms:W3CDTF">2019-02-26T12:15:00Z</dcterms:modified>
</cp:coreProperties>
</file>